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B5A98" w14:textId="04BCDE8F" w:rsidR="00701281" w:rsidRPr="00A80D3B" w:rsidRDefault="00701281" w:rsidP="00701281">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9E27EF">
        <w:rPr>
          <w:rFonts w:ascii="Arial" w:hAnsi="Arial" w:cs="Arial"/>
          <w:b/>
          <w:bCs/>
          <w:sz w:val="28"/>
        </w:rPr>
        <w:t>R1-22</w:t>
      </w:r>
      <w:r w:rsidR="009E27EF" w:rsidRPr="009E27EF">
        <w:rPr>
          <w:rFonts w:ascii="Arial" w:hAnsi="Arial" w:cs="Arial"/>
          <w:b/>
          <w:bCs/>
          <w:sz w:val="28"/>
        </w:rPr>
        <w:t>12137</w:t>
      </w:r>
    </w:p>
    <w:p w14:paraId="340F52AF" w14:textId="77777777" w:rsidR="00701281" w:rsidRPr="009513AC" w:rsidRDefault="00701281" w:rsidP="0070128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2388FAC"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9.1</w:t>
      </w:r>
      <w:r w:rsidR="00B13C4A">
        <w:rPr>
          <w:rFonts w:ascii="Arial" w:hAnsi="Arial"/>
          <w:sz w:val="24"/>
        </w:rPr>
        <w:t>1</w:t>
      </w:r>
      <w:r w:rsidR="00A421EA">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E489B0B"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421EA" w:rsidRPr="00A421EA">
        <w:rPr>
          <w:rFonts w:ascii="Arial" w:hAnsi="Arial"/>
          <w:sz w:val="24"/>
          <w:szCs w:val="24"/>
        </w:rPr>
        <w:t>Network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00598A82" w14:textId="73AABC3E" w:rsidR="009458F7" w:rsidRDefault="00861B9F" w:rsidP="3D085C89">
      <w:pPr>
        <w:widowControl w:val="0"/>
        <w:jc w:val="both"/>
      </w:pPr>
      <w:r>
        <w:t xml:space="preserve">A study item on </w:t>
      </w:r>
      <w:r w:rsidR="00FB3E5E">
        <w:t>requirements and</w:t>
      </w:r>
      <w:r w:rsidR="00872FAB">
        <w:t xml:space="preserve"> use cases for</w:t>
      </w:r>
      <w:r w:rsidR="00FB3E5E">
        <w:t xml:space="preserve"> </w:t>
      </w:r>
      <w:r>
        <w:t xml:space="preserve">network verified UE location </w:t>
      </w:r>
      <w:r w:rsidR="00872FAB">
        <w:t>in NTN was agreed in RAN#95</w:t>
      </w:r>
      <w:r w:rsidR="00910EF2">
        <w:t>e and</w:t>
      </w:r>
      <w:r w:rsidR="005A39C4">
        <w:t xml:space="preserve"> </w:t>
      </w:r>
      <w:r w:rsidR="00910EF2">
        <w:t xml:space="preserve">updated in </w:t>
      </w:r>
      <w:r w:rsidR="005A39C4">
        <w:t xml:space="preserve">RAN#96 [1]. As discussed in [2], it is believed that </w:t>
      </w:r>
      <w:r w:rsidR="00E412AC">
        <w:t xml:space="preserve">relying on </w:t>
      </w:r>
      <w:r w:rsidR="00D66231">
        <w:t xml:space="preserve">the </w:t>
      </w:r>
      <w:r w:rsidR="00E412AC">
        <w:t>GNSS</w:t>
      </w:r>
      <w:r w:rsidR="00D66231">
        <w:t xml:space="preserve"> report from UE alone is </w:t>
      </w:r>
      <w:r w:rsidR="00F3451B">
        <w:t xml:space="preserve">not reliable and </w:t>
      </w:r>
      <w:r w:rsidR="00E10850">
        <w:t>schemes that combine both GNSS report</w:t>
      </w:r>
      <w:r w:rsidR="009458F7">
        <w:t xml:space="preserve">s </w:t>
      </w:r>
      <w:r w:rsidR="00E10850">
        <w:t xml:space="preserve">and </w:t>
      </w:r>
      <w:r w:rsidR="00F3451B">
        <w:t>network</w:t>
      </w:r>
      <w:r w:rsidR="009458F7">
        <w:t xml:space="preserve"> </w:t>
      </w:r>
      <w:r w:rsidR="00F3451B">
        <w:t xml:space="preserve">based </w:t>
      </w:r>
      <w:r w:rsidR="00E10850">
        <w:t xml:space="preserve">solution </w:t>
      </w:r>
      <w:r w:rsidR="009458F7">
        <w:t xml:space="preserve">can improve the reliability. </w:t>
      </w:r>
    </w:p>
    <w:p w14:paraId="780483EA" w14:textId="47F8936A" w:rsidR="009458F7" w:rsidRDefault="005A6500" w:rsidP="3D085C89">
      <w:pPr>
        <w:widowControl w:val="0"/>
        <w:jc w:val="both"/>
      </w:pPr>
      <w:r>
        <w:t xml:space="preserve">Some </w:t>
      </w:r>
      <w:r w:rsidR="005F35A9">
        <w:t>consensuses</w:t>
      </w:r>
      <w:r>
        <w:t xml:space="preserve"> were reach</w:t>
      </w:r>
      <w:r w:rsidR="00C8099A">
        <w:t>ed among the participants of the d</w:t>
      </w:r>
      <w:r>
        <w:t>iscussions on network verified UE location</w:t>
      </w:r>
      <w:r w:rsidR="00C8099A">
        <w:t xml:space="preserve"> in RAN#96. In</w:t>
      </w:r>
      <w:r w:rsidR="00C829D9">
        <w:t xml:space="preserve"> </w:t>
      </w:r>
      <w:r w:rsidR="00C8099A">
        <w:t>particular,</w:t>
      </w:r>
      <w:r w:rsidR="00C829D9">
        <w:t xml:space="preserve"> the following were agreed among participating companies</w:t>
      </w:r>
      <w:r w:rsidR="005F35A9">
        <w:t xml:space="preserve"> [3]</w:t>
      </w:r>
      <w:r w:rsidR="003D1933">
        <w:t>:</w:t>
      </w:r>
    </w:p>
    <w:p w14:paraId="34906ED9" w14:textId="2A7BF6D3" w:rsidR="003D1933" w:rsidRPr="00C829D9" w:rsidRDefault="003D1933" w:rsidP="00826092">
      <w:pPr>
        <w:pStyle w:val="ListParagraph"/>
        <w:numPr>
          <w:ilvl w:val="0"/>
          <w:numId w:val="16"/>
        </w:numPr>
        <w:jc w:val="both"/>
        <w:rPr>
          <w:rFonts w:ascii="Times New Roman" w:hAnsi="Times New Roman"/>
          <w:bCs/>
          <w:i/>
          <w:iCs/>
          <w:sz w:val="20"/>
          <w:szCs w:val="20"/>
        </w:rPr>
      </w:pPr>
      <w:r w:rsidRPr="00C829D9">
        <w:rPr>
          <w:rFonts w:ascii="Times New Roman" w:hAnsi="Times New Roman"/>
          <w:bCs/>
          <w:i/>
          <w:iCs/>
          <w:sz w:val="20"/>
          <w:szCs w:val="20"/>
        </w:rPr>
        <w:t>The targeted verification accuracy should be sufficient to support country discrimination</w:t>
      </w:r>
    </w:p>
    <w:p w14:paraId="69761146" w14:textId="77777777" w:rsidR="005F35A9" w:rsidRPr="00C829D9" w:rsidRDefault="005F35A9" w:rsidP="00826092">
      <w:pPr>
        <w:pStyle w:val="ListParagraph"/>
        <w:numPr>
          <w:ilvl w:val="0"/>
          <w:numId w:val="16"/>
        </w:numPr>
        <w:jc w:val="both"/>
        <w:rPr>
          <w:rFonts w:ascii="Times New Roman" w:hAnsi="Times New Roman"/>
          <w:bCs/>
          <w:i/>
          <w:iCs/>
          <w:sz w:val="20"/>
          <w:szCs w:val="20"/>
        </w:rPr>
      </w:pPr>
      <w:r w:rsidRPr="00C829D9">
        <w:rPr>
          <w:rFonts w:ascii="Times New Roman" w:hAnsi="Times New Roman"/>
          <w:bCs/>
          <w:i/>
          <w:iCs/>
          <w:sz w:val="20"/>
          <w:szCs w:val="20"/>
        </w:rPr>
        <w:t>A verification accuracy equivalent to terrestrial network’s macro cell size (i.e. 5 to 10 km granularity) is considered to be sufficient for all use cases</w:t>
      </w:r>
    </w:p>
    <w:p w14:paraId="563EE127" w14:textId="77777777" w:rsidR="00C829D9" w:rsidRPr="00C829D9" w:rsidRDefault="00C829D9" w:rsidP="00826092">
      <w:pPr>
        <w:pStyle w:val="ListParagraph"/>
        <w:numPr>
          <w:ilvl w:val="0"/>
          <w:numId w:val="16"/>
        </w:numPr>
        <w:jc w:val="both"/>
        <w:rPr>
          <w:rFonts w:ascii="Times New Roman" w:hAnsi="Times New Roman"/>
          <w:bCs/>
          <w:i/>
          <w:iCs/>
          <w:sz w:val="20"/>
          <w:szCs w:val="20"/>
        </w:rPr>
      </w:pPr>
      <w:r w:rsidRPr="00C829D9">
        <w:rPr>
          <w:rFonts w:ascii="Times New Roman" w:hAnsi="Times New Roman"/>
          <w:bCs/>
          <w:i/>
          <w:iCs/>
          <w:sz w:val="20"/>
          <w:szCs w:val="20"/>
        </w:rPr>
        <w:t>the study in [RAN2,RAN1,RAN3], which will evaluate and specify solutions for the network to verify UE reported location information, will consider the following assumptions:</w:t>
      </w:r>
    </w:p>
    <w:p w14:paraId="45507E38" w14:textId="77777777" w:rsidR="00C829D9" w:rsidRPr="00C829D9" w:rsidRDefault="00C829D9" w:rsidP="00826092">
      <w:pPr>
        <w:pStyle w:val="ListParagraph"/>
        <w:numPr>
          <w:ilvl w:val="1"/>
          <w:numId w:val="16"/>
        </w:numPr>
        <w:spacing w:after="160" w:line="259" w:lineRule="auto"/>
        <w:contextualSpacing/>
        <w:jc w:val="both"/>
        <w:rPr>
          <w:rFonts w:ascii="Times New Roman" w:hAnsi="Times New Roman"/>
          <w:bCs/>
          <w:i/>
          <w:iCs/>
          <w:sz w:val="20"/>
          <w:szCs w:val="20"/>
        </w:rPr>
      </w:pPr>
      <w:r w:rsidRPr="00C829D9">
        <w:rPr>
          <w:rFonts w:ascii="Times New Roman" w:hAnsi="Times New Roman"/>
          <w:bCs/>
          <w:i/>
          <w:iCs/>
          <w:sz w:val="20"/>
          <w:szCs w:val="20"/>
        </w:rPr>
        <w:t>Single satellite in view by the UE at a time</w:t>
      </w:r>
    </w:p>
    <w:p w14:paraId="3C06F725" w14:textId="77777777" w:rsidR="00C829D9" w:rsidRPr="00C829D9" w:rsidRDefault="00C829D9" w:rsidP="00826092">
      <w:pPr>
        <w:pStyle w:val="ListParagraph"/>
        <w:numPr>
          <w:ilvl w:val="1"/>
          <w:numId w:val="16"/>
        </w:numPr>
        <w:spacing w:after="160" w:line="259" w:lineRule="auto"/>
        <w:contextualSpacing/>
        <w:jc w:val="both"/>
        <w:rPr>
          <w:rFonts w:ascii="Times New Roman" w:hAnsi="Times New Roman"/>
          <w:bCs/>
          <w:i/>
          <w:iCs/>
          <w:sz w:val="20"/>
          <w:szCs w:val="20"/>
        </w:rPr>
      </w:pPr>
      <w:r w:rsidRPr="00C829D9">
        <w:rPr>
          <w:rFonts w:ascii="Times New Roman" w:hAnsi="Times New Roman"/>
          <w:bCs/>
          <w:i/>
          <w:iCs/>
          <w:sz w:val="20"/>
          <w:szCs w:val="20"/>
        </w:rPr>
        <w:t>Multi satellite in view by the UE may be considered if time allow</w:t>
      </w:r>
    </w:p>
    <w:p w14:paraId="65E2DC4B" w14:textId="0A709CE5" w:rsidR="009458F7" w:rsidRPr="00C829D9" w:rsidRDefault="00C829D9" w:rsidP="00826092">
      <w:pPr>
        <w:pStyle w:val="ListParagraph"/>
        <w:numPr>
          <w:ilvl w:val="1"/>
          <w:numId w:val="16"/>
        </w:numPr>
        <w:spacing w:after="160" w:line="259" w:lineRule="auto"/>
        <w:contextualSpacing/>
        <w:jc w:val="both"/>
        <w:rPr>
          <w:rFonts w:ascii="Times New Roman" w:hAnsi="Times New Roman"/>
          <w:bCs/>
          <w:i/>
          <w:iCs/>
          <w:sz w:val="20"/>
          <w:szCs w:val="20"/>
        </w:rPr>
      </w:pPr>
      <w:r w:rsidRPr="00C829D9">
        <w:rPr>
          <w:rFonts w:ascii="Times New Roman" w:hAnsi="Times New Roman"/>
          <w:bCs/>
          <w:i/>
          <w:iCs/>
          <w:sz w:val="20"/>
          <w:szCs w:val="20"/>
        </w:rPr>
        <w:t>At least when the UE is attached to the network (so that its context is acquired by the network)</w:t>
      </w:r>
    </w:p>
    <w:p w14:paraId="17CF7A16" w14:textId="18DF12ED" w:rsidR="00331F27" w:rsidRDefault="00331F27" w:rsidP="3D085C89">
      <w:pPr>
        <w:widowControl w:val="0"/>
        <w:jc w:val="both"/>
      </w:pPr>
      <w:r>
        <w:t>In RAN1#110</w:t>
      </w:r>
      <w:r w:rsidR="00282D58">
        <w:t>bis</w:t>
      </w:r>
      <w:r w:rsidR="00CA3E8A">
        <w:t>-e</w:t>
      </w:r>
      <w:r>
        <w:t>, the following agreements were reached regarding network verified UE location</w:t>
      </w:r>
      <w:r w:rsidR="00506A49">
        <w:t xml:space="preserve"> [4]</w:t>
      </w:r>
      <w:r>
        <w:t>:</w:t>
      </w:r>
    </w:p>
    <w:p w14:paraId="0264AA96" w14:textId="77777777" w:rsidR="00371418" w:rsidRPr="00371418" w:rsidRDefault="00371418" w:rsidP="00371418">
      <w:pPr>
        <w:ind w:left="288"/>
        <w:rPr>
          <w:b/>
          <w:i/>
          <w:iCs/>
          <w:u w:val="single"/>
          <w:lang w:eastAsia="x-none"/>
        </w:rPr>
      </w:pPr>
      <w:r w:rsidRPr="00371418">
        <w:rPr>
          <w:b/>
          <w:i/>
          <w:iCs/>
          <w:u w:val="single"/>
          <w:lang w:eastAsia="x-none"/>
        </w:rPr>
        <w:t>Agreement</w:t>
      </w:r>
    </w:p>
    <w:p w14:paraId="6AF0E134" w14:textId="77777777" w:rsidR="00371418" w:rsidRPr="00371418" w:rsidRDefault="00371418" w:rsidP="00371418">
      <w:pPr>
        <w:ind w:left="288"/>
        <w:rPr>
          <w:i/>
          <w:iCs/>
          <w:lang w:eastAsia="x-none"/>
        </w:rPr>
      </w:pPr>
      <w:r w:rsidRPr="00371418">
        <w:rPr>
          <w:i/>
          <w:iCs/>
          <w:lang w:eastAsia="x-none"/>
        </w:rPr>
        <w:t>Deprioritize the discussion on UE location verification during initial access.</w:t>
      </w:r>
    </w:p>
    <w:p w14:paraId="3F4040E9" w14:textId="77777777" w:rsidR="00371418" w:rsidRPr="00371418" w:rsidRDefault="00371418" w:rsidP="00371418">
      <w:pPr>
        <w:ind w:left="288"/>
        <w:rPr>
          <w:i/>
          <w:iCs/>
          <w:lang w:eastAsia="x-none"/>
        </w:rPr>
      </w:pPr>
    </w:p>
    <w:p w14:paraId="1F06EF48" w14:textId="77777777" w:rsidR="00371418" w:rsidRPr="00371418" w:rsidRDefault="00371418" w:rsidP="00371418">
      <w:pPr>
        <w:ind w:left="288"/>
        <w:rPr>
          <w:b/>
          <w:i/>
          <w:iCs/>
          <w:u w:val="single"/>
          <w:lang w:eastAsia="x-none"/>
        </w:rPr>
      </w:pPr>
      <w:r w:rsidRPr="00371418">
        <w:rPr>
          <w:b/>
          <w:i/>
          <w:iCs/>
          <w:u w:val="single"/>
          <w:lang w:eastAsia="x-none"/>
        </w:rPr>
        <w:t>Agreement</w:t>
      </w:r>
    </w:p>
    <w:p w14:paraId="68165F51" w14:textId="77777777" w:rsidR="00371418" w:rsidRPr="00371418" w:rsidRDefault="00371418" w:rsidP="00371418">
      <w:pPr>
        <w:ind w:left="288"/>
        <w:rPr>
          <w:i/>
          <w:iCs/>
          <w:szCs w:val="22"/>
        </w:rPr>
      </w:pPr>
      <w:r w:rsidRPr="00371418">
        <w:rPr>
          <w:i/>
          <w:iCs/>
          <w:szCs w:val="22"/>
        </w:rPr>
        <w:t>For the evaluation of time based positioning methods, further evaluation results taking into account satellite movement between TX and RX measurements should be provided.</w:t>
      </w:r>
    </w:p>
    <w:p w14:paraId="3D538F2D" w14:textId="77777777" w:rsidR="00371418" w:rsidRPr="00371418" w:rsidRDefault="00371418" w:rsidP="00371418">
      <w:pPr>
        <w:pStyle w:val="ListParagraph"/>
        <w:numPr>
          <w:ilvl w:val="0"/>
          <w:numId w:val="20"/>
        </w:numPr>
        <w:ind w:left="1008"/>
        <w:rPr>
          <w:i/>
          <w:iCs/>
        </w:rPr>
      </w:pPr>
      <w:r w:rsidRPr="00371418">
        <w:rPr>
          <w:i/>
          <w:iCs/>
        </w:rPr>
        <w:t>How this is characterised is also reported by companies</w:t>
      </w:r>
    </w:p>
    <w:p w14:paraId="38536825" w14:textId="77777777" w:rsidR="00331F27" w:rsidRDefault="00331F27" w:rsidP="3D085C89">
      <w:pPr>
        <w:widowControl w:val="0"/>
        <w:jc w:val="both"/>
      </w:pPr>
    </w:p>
    <w:p w14:paraId="27E46734" w14:textId="4F014BFC" w:rsidR="00F1158D" w:rsidRDefault="00F1158D" w:rsidP="3D085C89">
      <w:pPr>
        <w:widowControl w:val="0"/>
        <w:jc w:val="both"/>
      </w:pPr>
      <w:r>
        <w:t>In this contribution, we</w:t>
      </w:r>
      <w:r w:rsidR="00C829D9">
        <w:t xml:space="preserve"> discuss </w:t>
      </w:r>
      <w:r w:rsidR="00BC6D86">
        <w:t xml:space="preserve">RTT measurements in NTN </w:t>
      </w:r>
      <w:r w:rsidR="00C829D9">
        <w:t>and</w:t>
      </w:r>
      <w:r w:rsidR="00BC6D86">
        <w:t xml:space="preserve"> present simulation results for </w:t>
      </w:r>
      <w:r w:rsidR="00BE57A5">
        <w:t xml:space="preserve">both </w:t>
      </w:r>
      <w:r w:rsidR="00BC6D86">
        <w:t xml:space="preserve">single </w:t>
      </w:r>
      <w:r w:rsidR="00506A49">
        <w:t>and</w:t>
      </w:r>
      <w:r w:rsidR="00BC6D86">
        <w:t xml:space="preserve"> </w:t>
      </w:r>
      <w:r w:rsidR="00BE57A5">
        <w:t xml:space="preserve">multiple satellite cases. </w:t>
      </w:r>
      <w:r w:rsidR="00BC6D86">
        <w:t xml:space="preserve"> </w:t>
      </w:r>
      <w:r w:rsidR="008720D0">
        <w:t>We also</w:t>
      </w:r>
      <w:r w:rsidR="005C7111">
        <w:t xml:space="preserve"> demonstrate</w:t>
      </w:r>
      <w:r w:rsidR="008720D0">
        <w:t xml:space="preserve"> that </w:t>
      </w:r>
      <w:r w:rsidR="0038597E">
        <w:t xml:space="preserve">the </w:t>
      </w:r>
      <w:r w:rsidR="008720D0">
        <w:t xml:space="preserve">multi-satellite case </w:t>
      </w:r>
      <w:r w:rsidR="0038597E">
        <w:t>has a</w:t>
      </w:r>
      <w:r w:rsidR="005C7111">
        <w:t xml:space="preserve"> </w:t>
      </w:r>
      <w:r w:rsidR="00A411DC">
        <w:t xml:space="preserve">broader application </w:t>
      </w:r>
      <w:r w:rsidR="0038597E">
        <w:t xml:space="preserve">than the single-satellite case </w:t>
      </w:r>
      <w:r w:rsidR="005C7111">
        <w:t xml:space="preserve">and </w:t>
      </w:r>
      <w:r w:rsidR="008720D0">
        <w:t>should be considered as the same priority as the single-satellite case.</w:t>
      </w:r>
    </w:p>
    <w:p w14:paraId="3C71657C" w14:textId="442BE4D2" w:rsidR="00D00452" w:rsidRDefault="00BF70AB" w:rsidP="009C3CD4">
      <w:pPr>
        <w:pStyle w:val="Heading1"/>
      </w:pPr>
      <w:bookmarkStart w:id="2" w:name="_Ref473802466"/>
      <w:bookmarkStart w:id="3" w:name="_Ref462669569"/>
      <w:r>
        <w:t xml:space="preserve">Number of satellites </w:t>
      </w:r>
      <w:r w:rsidR="00CD0815">
        <w:t>for location verification</w:t>
      </w:r>
    </w:p>
    <w:p w14:paraId="1678033B" w14:textId="0E0DDD21" w:rsidR="00722933" w:rsidRDefault="005D3548" w:rsidP="004441A9">
      <w:pPr>
        <w:widowControl w:val="0"/>
        <w:jc w:val="both"/>
      </w:pPr>
      <w:r>
        <w:t xml:space="preserve">Depending on the number of satellites </w:t>
      </w:r>
      <w:r w:rsidR="001E6713">
        <w:t xml:space="preserve">in </w:t>
      </w:r>
      <w:r w:rsidR="00A62164">
        <w:t xml:space="preserve">the </w:t>
      </w:r>
      <w:r w:rsidR="001E6713">
        <w:t xml:space="preserve">view, different solutions for network verification of location may be needed. </w:t>
      </w:r>
      <w:r w:rsidR="00722933">
        <w:t xml:space="preserve">Hence, it is important to determine which or both the single and multi-satellite cases are to be supported. </w:t>
      </w:r>
    </w:p>
    <w:p w14:paraId="28F4648F" w14:textId="62AA742A" w:rsidR="00444C71" w:rsidRDefault="00722933" w:rsidP="004441A9">
      <w:pPr>
        <w:widowControl w:val="0"/>
        <w:jc w:val="both"/>
      </w:pPr>
      <w:r>
        <w:lastRenderedPageBreak/>
        <w:t>When there is only</w:t>
      </w:r>
      <w:r w:rsidR="00251954">
        <w:t xml:space="preserve"> one</w:t>
      </w:r>
      <w:r>
        <w:t xml:space="preserve"> satellite in the view, it is possib</w:t>
      </w:r>
      <w:r w:rsidR="000D18B2">
        <w:t xml:space="preserve">le to perform network verification if the satellite is moving fast, e.g., LEO, as will be discussed in </w:t>
      </w:r>
      <w:r w:rsidR="002B3DAD">
        <w:t xml:space="preserve">the next section. However, if the satellite does not move such as a GSO, there will be a very large ambiguity area even we assume </w:t>
      </w:r>
      <w:r w:rsidR="00315C9B">
        <w:t xml:space="preserve">that </w:t>
      </w:r>
      <w:r w:rsidR="002B3DAD">
        <w:t>the network knows th</w:t>
      </w:r>
      <w:r w:rsidR="00251954">
        <w:t>e</w:t>
      </w:r>
      <w:r w:rsidR="002B3DAD">
        <w:t xml:space="preserve"> attitude of the UE</w:t>
      </w:r>
      <w:r w:rsidR="00315C9B">
        <w:t xml:space="preserve"> and the distance to the UE with a certain accuracy</w:t>
      </w:r>
      <w:r w:rsidR="00251954">
        <w:t xml:space="preserve">, as shown in Figure 1. The uncertainty area, i.e., the shaded </w:t>
      </w:r>
      <w:r w:rsidR="00444C71">
        <w:t>band</w:t>
      </w:r>
      <w:r w:rsidR="000F0CFE">
        <w:t xml:space="preserve"> in the figure</w:t>
      </w:r>
      <w:r w:rsidR="00444C71">
        <w:t xml:space="preserve">, can have a diameter </w:t>
      </w:r>
      <w:r w:rsidR="003969F9">
        <w:t xml:space="preserve">of </w:t>
      </w:r>
      <w:r w:rsidR="00444C71">
        <w:t xml:space="preserve">a few hundred to a few thousand kilometers. </w:t>
      </w:r>
      <w:r w:rsidR="000F0CFE">
        <w:t>Hence, multi</w:t>
      </w:r>
      <w:r w:rsidR="00390D04">
        <w:t>ple GSO satellites are needed</w:t>
      </w:r>
      <w:r w:rsidR="000F0CFE">
        <w:t xml:space="preserve"> to verify the UE location</w:t>
      </w:r>
      <w:r w:rsidR="008A7C9F">
        <w:t>.</w:t>
      </w:r>
    </w:p>
    <w:p w14:paraId="40375F47" w14:textId="34405262" w:rsidR="00717F06" w:rsidRPr="0074482F" w:rsidRDefault="00717F06" w:rsidP="004441A9">
      <w:pPr>
        <w:widowControl w:val="0"/>
        <w:jc w:val="both"/>
        <w:rPr>
          <w:b/>
          <w:bCs/>
        </w:rPr>
      </w:pPr>
      <w:r w:rsidRPr="0074482F">
        <w:rPr>
          <w:b/>
          <w:bCs/>
        </w:rPr>
        <w:t xml:space="preserve">Observation 1: Single satellite can be used to verify </w:t>
      </w:r>
      <w:r w:rsidR="00880B5D" w:rsidRPr="0074482F">
        <w:rPr>
          <w:b/>
          <w:bCs/>
        </w:rPr>
        <w:t>the UE location only if the satellite moves fast enough, e.g., a LEO satellite.</w:t>
      </w:r>
    </w:p>
    <w:p w14:paraId="40E9A7A7" w14:textId="77777777" w:rsidR="00AA3A55" w:rsidRDefault="00AA3A55" w:rsidP="00AA3A55">
      <w:pPr>
        <w:keepNext/>
        <w:widowControl w:val="0"/>
        <w:jc w:val="center"/>
      </w:pPr>
      <w:r>
        <w:object w:dxaOrig="9469" w:dyaOrig="5989" w14:anchorId="522EC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45.2pt" o:ole="">
            <v:imagedata r:id="rId11" o:title=""/>
          </v:shape>
          <o:OLEObject Type="Embed" ProgID="Visio.Drawing.15" ShapeID="_x0000_i1025" DrawAspect="Content" ObjectID="_1729094305" r:id="rId12"/>
        </w:object>
      </w:r>
    </w:p>
    <w:p w14:paraId="701D1B7D" w14:textId="74B183CC" w:rsidR="00444C71" w:rsidRDefault="00AA3A55" w:rsidP="00AA3A55">
      <w:pPr>
        <w:pStyle w:val="Caption"/>
        <w:jc w:val="center"/>
      </w:pPr>
      <w:r>
        <w:t xml:space="preserve">Figure </w:t>
      </w:r>
      <w:fldSimple w:instr=" SEQ Figure \* ARABIC ">
        <w:r w:rsidR="000E34E2">
          <w:rPr>
            <w:noProof/>
          </w:rPr>
          <w:t>1</w:t>
        </w:r>
      </w:fldSimple>
      <w:r w:rsidR="0074482F">
        <w:t>.</w:t>
      </w:r>
      <w:r>
        <w:t xml:space="preserve"> Uncertainty area of a UE location assuming that the UE altitude is known and the distance between the UE and the satellite is known up to a certain accuracy. </w:t>
      </w:r>
    </w:p>
    <w:p w14:paraId="21CFF44F" w14:textId="7AA68E93" w:rsidR="00AA02DA" w:rsidRDefault="00CA6FA2" w:rsidP="00AA02DA">
      <w:pPr>
        <w:widowControl w:val="0"/>
        <w:jc w:val="both"/>
      </w:pPr>
      <w:r>
        <w:t>When</w:t>
      </w:r>
      <w:r w:rsidR="00AA02DA">
        <w:t xml:space="preserve"> the DL signal of a satellite can be received by a UE, measurements of the signal can be performed and reported to the network through another satellite closer to the UE. Due to the large imbalance between DL and UL </w:t>
      </w:r>
      <w:r w:rsidR="00C316A7">
        <w:t xml:space="preserve">link budget </w:t>
      </w:r>
      <w:r w:rsidR="00AA02DA">
        <w:t xml:space="preserve">for </w:t>
      </w:r>
      <w:r w:rsidR="00C316A7">
        <w:t>handheld devices</w:t>
      </w:r>
      <w:r w:rsidR="00AA02DA">
        <w:t xml:space="preserve">, a satellite that does not support the connection of a UE can still be </w:t>
      </w:r>
      <w:r w:rsidR="00857877">
        <w:t>used</w:t>
      </w:r>
      <w:r w:rsidR="00AA02DA">
        <w:t xml:space="preserve"> for </w:t>
      </w:r>
      <w:r w:rsidR="00DB266F">
        <w:t xml:space="preserve">the verification of the UE </w:t>
      </w:r>
      <w:r w:rsidR="00AA02DA">
        <w:t xml:space="preserve">location. For a LEO constellation designed to support a minimal elevation angle greater than </w:t>
      </w:r>
      <w:r w:rsidR="00B967F9">
        <w:t xml:space="preserve">or equal to </w:t>
      </w:r>
      <w:r w:rsidR="009D5A45">
        <w:t>3</w:t>
      </w:r>
      <w:r w:rsidR="00AA02DA">
        <w:t>0 degrees, there will always be multiple satellites in the view of any location on the earth. To illustrate more,</w:t>
      </w:r>
      <w:r w:rsidR="003526E0">
        <w:t xml:space="preserve"> </w:t>
      </w:r>
      <w:r w:rsidR="0019776D">
        <w:t xml:space="preserve">we consider a near-polar constellation designed to have the minimal number of satellites to support </w:t>
      </w:r>
      <w:r w:rsidR="00AB10E1">
        <w:t>a minimum of 30</w:t>
      </w:r>
      <w:r w:rsidR="00AB10E1" w:rsidRPr="008747F2">
        <w:rPr>
          <w:vertAlign w:val="superscript"/>
        </w:rPr>
        <w:t>0</w:t>
      </w:r>
      <w:r w:rsidR="00AB10E1">
        <w:t xml:space="preserve"> elevation angle</w:t>
      </w:r>
      <w:r w:rsidR="008E4678">
        <w:t xml:space="preserve">: </w:t>
      </w:r>
      <w:r w:rsidR="00DC0A18">
        <w:t>512</w:t>
      </w:r>
      <w:r w:rsidR="008E4678">
        <w:t xml:space="preserve"> satellites over</w:t>
      </w:r>
      <w:r w:rsidR="003C75AF">
        <w:t xml:space="preserve"> 1</w:t>
      </w:r>
      <w:r w:rsidR="00DC0A18">
        <w:t xml:space="preserve">6 </w:t>
      </w:r>
      <w:r w:rsidR="003C75AF">
        <w:t xml:space="preserve">orbital planes at </w:t>
      </w:r>
      <w:r w:rsidR="00DC0A18">
        <w:t>600</w:t>
      </w:r>
      <w:r w:rsidR="003C75AF">
        <w:t xml:space="preserve"> km height with 87</w:t>
      </w:r>
      <w:r w:rsidR="003C75AF" w:rsidRPr="008747F2">
        <w:rPr>
          <w:vertAlign w:val="superscript"/>
        </w:rPr>
        <w:t>0</w:t>
      </w:r>
      <w:r w:rsidR="003C75AF">
        <w:t xml:space="preserve"> inclination</w:t>
      </w:r>
      <w:r w:rsidR="00064D49">
        <w:t xml:space="preserve"> angle</w:t>
      </w:r>
      <w:r w:rsidR="005C22EA">
        <w:t xml:space="preserve">. With </w:t>
      </w:r>
      <w:r w:rsidR="00064D49">
        <w:t xml:space="preserve">such </w:t>
      </w:r>
      <w:r w:rsidR="007A2C11">
        <w:t>a constellation</w:t>
      </w:r>
      <w:r w:rsidR="00D432AD">
        <w:t xml:space="preserve"> and randomly </w:t>
      </w:r>
      <w:r w:rsidR="00C11E0D">
        <w:t>picking a location on earth at a random time</w:t>
      </w:r>
      <w:r w:rsidR="007A2C11">
        <w:t xml:space="preserve">, the </w:t>
      </w:r>
      <w:r w:rsidR="00F9175D">
        <w:t>probabilit</w:t>
      </w:r>
      <w:r w:rsidR="00880B8B">
        <w:t>ies</w:t>
      </w:r>
      <w:r w:rsidR="00A974D2">
        <w:t xml:space="preserve"> of </w:t>
      </w:r>
      <w:r w:rsidR="00D9388A">
        <w:t>seeing</w:t>
      </w:r>
      <w:r w:rsidR="00CC2BC4">
        <w:t xml:space="preserve"> a certain number of satellites </w:t>
      </w:r>
      <w:r w:rsidR="00F9175D">
        <w:t xml:space="preserve">with elevation angle </w:t>
      </w:r>
      <w:r w:rsidR="00D9388A">
        <w:t xml:space="preserve">greater than </w:t>
      </w:r>
      <w:r w:rsidR="003067A9">
        <w:t>10</w:t>
      </w:r>
      <w:r w:rsidR="003067A9" w:rsidRPr="0009280E">
        <w:rPr>
          <w:vertAlign w:val="superscript"/>
        </w:rPr>
        <w:t>0</w:t>
      </w:r>
      <w:r w:rsidR="003067A9" w:rsidRPr="003067A9">
        <w:t>,</w:t>
      </w:r>
      <w:r w:rsidR="003067A9">
        <w:rPr>
          <w:vertAlign w:val="superscript"/>
        </w:rPr>
        <w:t xml:space="preserve"> </w:t>
      </w:r>
      <w:r w:rsidR="00D9388A">
        <w:t>20</w:t>
      </w:r>
      <w:r w:rsidR="00D9388A" w:rsidRPr="0009280E">
        <w:rPr>
          <w:vertAlign w:val="superscript"/>
        </w:rPr>
        <w:t>0</w:t>
      </w:r>
      <w:r w:rsidR="00D9388A">
        <w:t xml:space="preserve"> and 30</w:t>
      </w:r>
      <w:r w:rsidR="00D9388A" w:rsidRPr="0009280E">
        <w:rPr>
          <w:vertAlign w:val="superscript"/>
        </w:rPr>
        <w:t>0</w:t>
      </w:r>
      <w:r w:rsidR="00D9388A" w:rsidRPr="003067A9">
        <w:t xml:space="preserve"> </w:t>
      </w:r>
      <w:r w:rsidR="0009280E" w:rsidRPr="003067A9">
        <w:t>,</w:t>
      </w:r>
      <w:r w:rsidR="0009280E">
        <w:rPr>
          <w:vertAlign w:val="superscript"/>
        </w:rPr>
        <w:t xml:space="preserve"> </w:t>
      </w:r>
      <w:r w:rsidR="0009280E" w:rsidRPr="0009280E">
        <w:t>respectively,</w:t>
      </w:r>
      <w:r w:rsidR="0009280E">
        <w:rPr>
          <w:vertAlign w:val="superscript"/>
        </w:rPr>
        <w:t xml:space="preserve"> </w:t>
      </w:r>
      <w:r w:rsidR="00880B8B">
        <w:t xml:space="preserve">are provided in Figure 2. </w:t>
      </w:r>
      <w:r w:rsidR="006D3369">
        <w:t xml:space="preserve"> </w:t>
      </w:r>
      <w:r w:rsidR="00A01AE0">
        <w:t xml:space="preserve">The probability </w:t>
      </w:r>
      <w:r w:rsidR="00761F2F">
        <w:t xml:space="preserve">of </w:t>
      </w:r>
      <w:r w:rsidR="00A01AE0">
        <w:t xml:space="preserve">seeing </w:t>
      </w:r>
      <w:r w:rsidR="00EF78F8">
        <w:t>2</w:t>
      </w:r>
      <w:r w:rsidR="00A01AE0">
        <w:t xml:space="preserve"> </w:t>
      </w:r>
      <w:r w:rsidR="009B3040">
        <w:t xml:space="preserve">or more </w:t>
      </w:r>
      <w:r w:rsidR="00A01AE0">
        <w:t xml:space="preserve">satellites with elevation angle greater than </w:t>
      </w:r>
      <w:r w:rsidR="00EF78F8">
        <w:t>30</w:t>
      </w:r>
      <w:r w:rsidR="00EF78F8" w:rsidRPr="00B877E8">
        <w:rPr>
          <w:vertAlign w:val="superscript"/>
        </w:rPr>
        <w:t>0</w:t>
      </w:r>
      <w:r w:rsidR="00EF78F8">
        <w:t xml:space="preserve"> is more</w:t>
      </w:r>
      <w:r w:rsidR="009B3040">
        <w:t xml:space="preserve"> than </w:t>
      </w:r>
      <w:r w:rsidR="004B5A1C">
        <w:t>99</w:t>
      </w:r>
      <w:r w:rsidR="009B3040">
        <w:t xml:space="preserve">% whereas the probability </w:t>
      </w:r>
      <w:r w:rsidR="00450B89">
        <w:t>of seeing 3 or more satellites with elevation angle greater than 20</w:t>
      </w:r>
      <w:r w:rsidR="00B877E8" w:rsidRPr="00B877E8">
        <w:rPr>
          <w:vertAlign w:val="superscript"/>
        </w:rPr>
        <w:t>0</w:t>
      </w:r>
      <w:r w:rsidR="00450B89">
        <w:t xml:space="preserve"> is </w:t>
      </w:r>
      <w:r w:rsidR="00B877E8">
        <w:t>more than 9</w:t>
      </w:r>
      <w:r w:rsidR="004B5A1C">
        <w:t>8</w:t>
      </w:r>
      <w:r w:rsidR="00B877E8">
        <w:t xml:space="preserve">%. </w:t>
      </w:r>
      <w:r w:rsidR="00761F2F">
        <w:t xml:space="preserve">For </w:t>
      </w:r>
      <w:r w:rsidR="00AA2320">
        <w:t xml:space="preserve">locations in </w:t>
      </w:r>
      <w:r w:rsidR="004E7EE4">
        <w:t>an open area</w:t>
      </w:r>
      <w:r w:rsidR="00AA2320">
        <w:t xml:space="preserve">, </w:t>
      </w:r>
      <w:r w:rsidR="00B6603E">
        <w:t>an elevation angle of 10</w:t>
      </w:r>
      <w:r w:rsidR="00406255" w:rsidRPr="00406255">
        <w:rPr>
          <w:vertAlign w:val="superscript"/>
        </w:rPr>
        <w:t>0</w:t>
      </w:r>
      <w:r w:rsidR="00B6603E" w:rsidRPr="00406255">
        <w:rPr>
          <w:vertAlign w:val="superscript"/>
        </w:rPr>
        <w:t xml:space="preserve"> </w:t>
      </w:r>
      <w:r w:rsidR="00B6603E">
        <w:t xml:space="preserve">is typically sufficient to provide LOS </w:t>
      </w:r>
      <w:r w:rsidR="00756D59">
        <w:t>connection</w:t>
      </w:r>
      <w:r w:rsidR="006D1A6D">
        <w:t xml:space="preserve"> and </w:t>
      </w:r>
      <w:r w:rsidR="005E7C01">
        <w:t xml:space="preserve">at least </w:t>
      </w:r>
      <w:r w:rsidR="00881E55">
        <w:t>5</w:t>
      </w:r>
      <w:r w:rsidR="005E7C01">
        <w:t xml:space="preserve"> </w:t>
      </w:r>
      <w:r w:rsidR="00756D59">
        <w:t xml:space="preserve">satellites </w:t>
      </w:r>
      <w:r w:rsidR="00406255">
        <w:t xml:space="preserve">are in the view. </w:t>
      </w:r>
      <w:r w:rsidR="00761F2F">
        <w:t xml:space="preserve"> </w:t>
      </w:r>
      <w:r w:rsidR="00492E30">
        <w:t>Hence we have the following observation.</w:t>
      </w:r>
    </w:p>
    <w:p w14:paraId="29148AC8" w14:textId="0C8889E3" w:rsidR="00492E30" w:rsidRPr="0082531E" w:rsidRDefault="00492E30" w:rsidP="00AA02DA">
      <w:pPr>
        <w:widowControl w:val="0"/>
        <w:jc w:val="both"/>
        <w:rPr>
          <w:b/>
          <w:bCs/>
        </w:rPr>
      </w:pPr>
      <w:r w:rsidRPr="0082531E">
        <w:rPr>
          <w:b/>
          <w:bCs/>
        </w:rPr>
        <w:t xml:space="preserve">Observation </w:t>
      </w:r>
      <w:r w:rsidR="0082531E" w:rsidRPr="0082531E">
        <w:rPr>
          <w:b/>
          <w:bCs/>
        </w:rPr>
        <w:t>2</w:t>
      </w:r>
      <w:r w:rsidRPr="0082531E">
        <w:rPr>
          <w:b/>
          <w:bCs/>
        </w:rPr>
        <w:t xml:space="preserve">: With a constellation </w:t>
      </w:r>
      <w:r w:rsidR="00E901EC" w:rsidRPr="0082531E">
        <w:rPr>
          <w:b/>
          <w:bCs/>
        </w:rPr>
        <w:t xml:space="preserve">that provides global coverage with </w:t>
      </w:r>
      <w:r w:rsidR="005D3B9F">
        <w:rPr>
          <w:b/>
          <w:bCs/>
        </w:rPr>
        <w:t xml:space="preserve">a </w:t>
      </w:r>
      <w:r w:rsidR="00E901EC" w:rsidRPr="0082531E">
        <w:rPr>
          <w:b/>
          <w:bCs/>
        </w:rPr>
        <w:t>minim</w:t>
      </w:r>
      <w:r w:rsidR="00AF26E8" w:rsidRPr="0082531E">
        <w:rPr>
          <w:b/>
          <w:bCs/>
        </w:rPr>
        <w:t xml:space="preserve">um elevation angle </w:t>
      </w:r>
      <w:r w:rsidR="00BC59BE" w:rsidRPr="0082531E">
        <w:rPr>
          <w:b/>
          <w:bCs/>
        </w:rPr>
        <w:t>30</w:t>
      </w:r>
      <w:r w:rsidR="00C04586" w:rsidRPr="0082531E">
        <w:rPr>
          <w:b/>
          <w:bCs/>
        </w:rPr>
        <w:t xml:space="preserve"> degrees</w:t>
      </w:r>
      <w:r w:rsidR="00BC59BE" w:rsidRPr="0082531E">
        <w:rPr>
          <w:b/>
          <w:bCs/>
        </w:rPr>
        <w:t xml:space="preserve"> or more</w:t>
      </w:r>
      <w:r w:rsidR="009D15F8" w:rsidRPr="0082531E">
        <w:rPr>
          <w:b/>
          <w:bCs/>
        </w:rPr>
        <w:t xml:space="preserve">, </w:t>
      </w:r>
      <w:r w:rsidR="00CF7DE7" w:rsidRPr="0082531E">
        <w:rPr>
          <w:b/>
          <w:bCs/>
        </w:rPr>
        <w:t xml:space="preserve">a UE </w:t>
      </w:r>
      <w:r w:rsidR="008C5925" w:rsidRPr="0082531E">
        <w:rPr>
          <w:b/>
          <w:bCs/>
        </w:rPr>
        <w:t xml:space="preserve">in an open area </w:t>
      </w:r>
      <w:r w:rsidR="00CF7DE7" w:rsidRPr="0082531E">
        <w:rPr>
          <w:b/>
          <w:bCs/>
        </w:rPr>
        <w:t xml:space="preserve">can </w:t>
      </w:r>
      <w:r w:rsidR="008D098B">
        <w:rPr>
          <w:b/>
          <w:bCs/>
        </w:rPr>
        <w:t xml:space="preserve">certainly </w:t>
      </w:r>
      <w:r w:rsidR="00CF7DE7" w:rsidRPr="0082531E">
        <w:rPr>
          <w:b/>
          <w:bCs/>
        </w:rPr>
        <w:t xml:space="preserve">receive </w:t>
      </w:r>
      <w:r w:rsidR="007B0953" w:rsidRPr="0082531E">
        <w:rPr>
          <w:b/>
          <w:bCs/>
        </w:rPr>
        <w:t xml:space="preserve">from </w:t>
      </w:r>
      <w:r w:rsidR="008D098B">
        <w:rPr>
          <w:b/>
          <w:bCs/>
        </w:rPr>
        <w:t xml:space="preserve">multiple </w:t>
      </w:r>
      <w:r w:rsidR="006F4105">
        <w:rPr>
          <w:b/>
          <w:bCs/>
        </w:rPr>
        <w:t>satellites</w:t>
      </w:r>
      <w:r w:rsidR="007B0953" w:rsidRPr="0082531E">
        <w:rPr>
          <w:b/>
          <w:bCs/>
        </w:rPr>
        <w:t xml:space="preserve">. </w:t>
      </w:r>
    </w:p>
    <w:p w14:paraId="2E2131F6" w14:textId="6787BB2B" w:rsidR="00501BDA" w:rsidRDefault="00503132" w:rsidP="00503132">
      <w:pPr>
        <w:jc w:val="center"/>
      </w:pPr>
      <w:r w:rsidRPr="00503132">
        <w:rPr>
          <w:noProof/>
        </w:rPr>
        <w:drawing>
          <wp:inline distT="0" distB="0" distL="0" distR="0" wp14:anchorId="5D244E2A" wp14:editId="1952EF33">
            <wp:extent cx="4175760" cy="3131820"/>
            <wp:effectExtent l="0" t="0" r="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3"/>
                    <a:stretch>
                      <a:fillRect/>
                    </a:stretch>
                  </pic:blipFill>
                  <pic:spPr>
                    <a:xfrm>
                      <a:off x="0" y="0"/>
                      <a:ext cx="4175760" cy="3131820"/>
                    </a:xfrm>
                    <a:prstGeom prst="rect">
                      <a:avLst/>
                    </a:prstGeom>
                  </pic:spPr>
                </pic:pic>
              </a:graphicData>
            </a:graphic>
          </wp:inline>
        </w:drawing>
      </w:r>
    </w:p>
    <w:p w14:paraId="4588A79C" w14:textId="3DCBBB5B" w:rsidR="00F23F23" w:rsidRDefault="00F23F23" w:rsidP="00F23F23">
      <w:pPr>
        <w:keepNext/>
        <w:jc w:val="center"/>
      </w:pPr>
    </w:p>
    <w:p w14:paraId="2265DB24" w14:textId="7D324546" w:rsidR="00501BDA" w:rsidRDefault="00F23F23" w:rsidP="00F23F23">
      <w:pPr>
        <w:pStyle w:val="Caption"/>
        <w:jc w:val="center"/>
      </w:pPr>
      <w:r>
        <w:t xml:space="preserve">Figure </w:t>
      </w:r>
      <w:fldSimple w:instr=" SEQ Figure \* ARABIC ">
        <w:r w:rsidR="000E34E2">
          <w:rPr>
            <w:noProof/>
          </w:rPr>
          <w:t>2</w:t>
        </w:r>
      </w:fldSimple>
      <w:r>
        <w:t xml:space="preserve">. </w:t>
      </w:r>
      <w:r w:rsidR="004D7CB1">
        <w:t xml:space="preserve"> </w:t>
      </w:r>
      <w:r w:rsidR="000200E0">
        <w:t xml:space="preserve">Probability of </w:t>
      </w:r>
      <w:r w:rsidR="00AF03CF">
        <w:t>the</w:t>
      </w:r>
      <w:r w:rsidR="00503132">
        <w:t xml:space="preserve"> </w:t>
      </w:r>
      <w:r w:rsidR="000200E0">
        <w:t>n</w:t>
      </w:r>
      <w:r w:rsidR="003438A9">
        <w:t>umber</w:t>
      </w:r>
      <w:r w:rsidR="00AF03CF">
        <w:t xml:space="preserve"> </w:t>
      </w:r>
      <w:r w:rsidR="003438A9">
        <w:t>of satellites with elevation angle</w:t>
      </w:r>
      <w:r w:rsidR="00D22267">
        <w:t>s</w:t>
      </w:r>
      <w:r w:rsidR="003438A9">
        <w:t xml:space="preserve"> greater than </w:t>
      </w:r>
      <w:r w:rsidR="00397C7E">
        <w:t>X</w:t>
      </w:r>
      <w:r w:rsidR="002B52DD">
        <w:t xml:space="preserve"> </w:t>
      </w:r>
      <w:r w:rsidR="00DF60F2">
        <w:t xml:space="preserve">on </w:t>
      </w:r>
      <w:r w:rsidR="00F033F4">
        <w:t>earth</w:t>
      </w:r>
      <w:r w:rsidR="003A10F1">
        <w:t xml:space="preserve"> </w:t>
      </w:r>
      <w:r w:rsidR="00DF60F2">
        <w:t>assuming a constellation</w:t>
      </w:r>
      <w:r w:rsidR="002B52DD">
        <w:t xml:space="preserve"> </w:t>
      </w:r>
      <w:r w:rsidR="0074321C">
        <w:t>with</w:t>
      </w:r>
      <w:r w:rsidR="002B52DD">
        <w:t xml:space="preserve"> minimal elevation angle 30 degrees</w:t>
      </w:r>
      <w:r w:rsidR="005A7FE1">
        <w:t xml:space="preserve"> </w:t>
      </w:r>
      <w:r w:rsidR="000D5C22">
        <w:t>over</w:t>
      </w:r>
      <w:r w:rsidR="005A7FE1">
        <w:t xml:space="preserve"> the glob</w:t>
      </w:r>
      <w:r w:rsidR="000D5C22">
        <w:t>e</w:t>
      </w:r>
      <w:r w:rsidR="004C6A46">
        <w:t xml:space="preserve">: </w:t>
      </w:r>
      <w:r w:rsidR="00503132">
        <w:t>600</w:t>
      </w:r>
      <w:r w:rsidR="00EF77C7">
        <w:t xml:space="preserve"> km o</w:t>
      </w:r>
      <w:r w:rsidR="004C6A46">
        <w:t xml:space="preserve">rbit height, </w:t>
      </w:r>
      <w:r w:rsidR="000F516F">
        <w:t>87</w:t>
      </w:r>
      <w:r w:rsidR="00EF77C7">
        <w:t>-</w:t>
      </w:r>
      <w:r w:rsidR="000F516F">
        <w:t>degree inclination angle</w:t>
      </w:r>
      <w:r w:rsidR="00620591">
        <w:t xml:space="preserve">, </w:t>
      </w:r>
      <w:r w:rsidR="001B2957">
        <w:t xml:space="preserve">512 </w:t>
      </w:r>
      <w:r w:rsidR="00620591">
        <w:t>satellites over 1</w:t>
      </w:r>
      <w:r w:rsidR="00DC0A18">
        <w:t>6</w:t>
      </w:r>
      <w:r w:rsidR="00620591">
        <w:t xml:space="preserve"> orbital planes.</w:t>
      </w:r>
    </w:p>
    <w:p w14:paraId="3A4E7FDD" w14:textId="55DCBA74" w:rsidR="00501BDA" w:rsidRPr="00501BDA" w:rsidRDefault="000A1CA1" w:rsidP="00501BDA">
      <w:r>
        <w:t>For</w:t>
      </w:r>
      <w:r w:rsidR="007C3C42">
        <w:t xml:space="preserve"> location verification</w:t>
      </w:r>
      <w:r>
        <w:t>, a</w:t>
      </w:r>
      <w:r w:rsidR="00DB40AD">
        <w:t>n involved</w:t>
      </w:r>
      <w:r w:rsidR="00F74BD4">
        <w:t xml:space="preserve"> </w:t>
      </w:r>
      <w:r>
        <w:t xml:space="preserve">satellite must be able </w:t>
      </w:r>
      <w:r w:rsidR="00C0316C">
        <w:t xml:space="preserve">to </w:t>
      </w:r>
      <w:r>
        <w:t>steer a beam to cover the location</w:t>
      </w:r>
      <w:r w:rsidR="00603F2E">
        <w:t>s</w:t>
      </w:r>
      <w:r w:rsidR="00C85B92">
        <w:t xml:space="preserve"> of interest, which may not be in the re</w:t>
      </w:r>
      <w:r w:rsidR="00C414BE">
        <w:t xml:space="preserve">gular service area of </w:t>
      </w:r>
      <w:r w:rsidR="00DB40AD">
        <w:t>the satellite</w:t>
      </w:r>
      <w:r w:rsidR="00C414BE">
        <w:t xml:space="preserve">. </w:t>
      </w:r>
      <w:r w:rsidR="00146E8D">
        <w:t>That is, s</w:t>
      </w:r>
      <w:r w:rsidR="00C2199F">
        <w:t>a</w:t>
      </w:r>
      <w:r w:rsidR="00146E8D">
        <w:t>tellites may have to have spare beams for</w:t>
      </w:r>
      <w:r w:rsidR="00D85395">
        <w:t xml:space="preserve"> </w:t>
      </w:r>
      <w:r w:rsidR="00C2199F">
        <w:t xml:space="preserve">PRS for location verification. </w:t>
      </w:r>
      <w:r w:rsidR="00B92C77">
        <w:t xml:space="preserve">To serve </w:t>
      </w:r>
      <w:r w:rsidR="0034529D">
        <w:t xml:space="preserve">the very large area surrounding the regular service area of a satellite, </w:t>
      </w:r>
      <w:r w:rsidR="00B92C77">
        <w:t xml:space="preserve">steerable beams may be required. </w:t>
      </w:r>
      <w:r w:rsidR="00015EB6">
        <w:t xml:space="preserve"> </w:t>
      </w:r>
      <w:r w:rsidR="00143CB7">
        <w:t xml:space="preserve">From this point of view, </w:t>
      </w:r>
      <w:r w:rsidR="00E25A89">
        <w:t xml:space="preserve">verification of UE location through a </w:t>
      </w:r>
      <w:r w:rsidR="00723E87">
        <w:t>single</w:t>
      </w:r>
      <w:r w:rsidR="00E25A89">
        <w:t xml:space="preserve"> </w:t>
      </w:r>
      <w:r w:rsidR="00723E87">
        <w:t>satellite should also be supported.</w:t>
      </w:r>
    </w:p>
    <w:p w14:paraId="2DD21D6A" w14:textId="304BE8BC" w:rsidR="00076F60" w:rsidRDefault="00507FB6" w:rsidP="00904850">
      <w:pPr>
        <w:pStyle w:val="Heading1"/>
      </w:pPr>
      <w:r>
        <w:t>L</w:t>
      </w:r>
      <w:r w:rsidR="00CC394F">
        <w:t xml:space="preserve">ocation </w:t>
      </w:r>
      <w:r w:rsidR="00C72888">
        <w:t xml:space="preserve">verification </w:t>
      </w:r>
    </w:p>
    <w:p w14:paraId="70BF26EC" w14:textId="142415AE" w:rsidR="00076F60" w:rsidRDefault="00076F60" w:rsidP="00076F60">
      <w:pPr>
        <w:spacing w:after="120"/>
      </w:pPr>
      <w:r>
        <w:t xml:space="preserve">Network verification may not need to unambiguously determine the 3D position. </w:t>
      </w:r>
      <w:r w:rsidR="00826092">
        <w:t>To</w:t>
      </w:r>
      <w:r>
        <w:t xml:space="preserve"> determin</w:t>
      </w:r>
      <w:r w:rsidR="00826092">
        <w:t>e</w:t>
      </w:r>
      <w:r>
        <w:t xml:space="preserve"> the country of the UE location, altitude information may not be necessary. As such, at least 3 measurements are needed to determine the UE location but only two measurements may be sufficient to verify the country of the UE location. The latter can be done by assuming the UE report of altitude is accurate up to a certain accuracy and then verify the latitude and longitude coordinates. The map of the earth surface near the border of the country can also be used in the verification process. </w:t>
      </w:r>
    </w:p>
    <w:p w14:paraId="61F486EB" w14:textId="77777777" w:rsidR="00FB782D" w:rsidRDefault="00FB782D" w:rsidP="00EA25E5">
      <w:pPr>
        <w:pStyle w:val="NormalWeb"/>
        <w:spacing w:before="0" w:beforeAutospacing="0" w:after="0" w:afterAutospacing="0"/>
        <w:jc w:val="both"/>
        <w:rPr>
          <w:b/>
          <w:sz w:val="20"/>
          <w:szCs w:val="20"/>
        </w:rPr>
      </w:pPr>
    </w:p>
    <w:p w14:paraId="5316FD7B" w14:textId="1EEB1A17" w:rsidR="00F83F9D" w:rsidRDefault="002E0E4A" w:rsidP="00EA25E5">
      <w:pPr>
        <w:pStyle w:val="NormalWeb"/>
        <w:spacing w:before="0" w:beforeAutospacing="0" w:after="0" w:afterAutospacing="0"/>
        <w:jc w:val="both"/>
        <w:rPr>
          <w:bCs/>
          <w:sz w:val="20"/>
          <w:szCs w:val="20"/>
        </w:rPr>
      </w:pPr>
      <w:r>
        <w:rPr>
          <w:bCs/>
          <w:sz w:val="20"/>
          <w:szCs w:val="20"/>
        </w:rPr>
        <w:t xml:space="preserve">Since </w:t>
      </w:r>
      <w:r w:rsidR="00E14D99">
        <w:rPr>
          <w:bCs/>
          <w:sz w:val="20"/>
          <w:szCs w:val="20"/>
        </w:rPr>
        <w:t xml:space="preserve">for </w:t>
      </w:r>
      <w:r w:rsidR="00D25A28">
        <w:rPr>
          <w:bCs/>
          <w:sz w:val="20"/>
          <w:szCs w:val="20"/>
        </w:rPr>
        <w:t xml:space="preserve">the </w:t>
      </w:r>
      <w:r w:rsidR="00E14D99">
        <w:rPr>
          <w:bCs/>
          <w:sz w:val="20"/>
          <w:szCs w:val="20"/>
        </w:rPr>
        <w:t>single satellite case,</w:t>
      </w:r>
      <w:r w:rsidR="00380292">
        <w:rPr>
          <w:bCs/>
          <w:sz w:val="20"/>
          <w:szCs w:val="20"/>
        </w:rPr>
        <w:t xml:space="preserve"> TDOA based method requires</w:t>
      </w:r>
      <w:r w:rsidR="00E14D99">
        <w:rPr>
          <w:bCs/>
          <w:sz w:val="20"/>
          <w:szCs w:val="20"/>
        </w:rPr>
        <w:t xml:space="preserve"> multiple measurements over a long period of time, e.g., up to 64 s</w:t>
      </w:r>
      <w:r w:rsidR="001C703C">
        <w:rPr>
          <w:bCs/>
          <w:sz w:val="20"/>
          <w:szCs w:val="20"/>
        </w:rPr>
        <w:t xml:space="preserve">, to provide </w:t>
      </w:r>
      <w:r w:rsidR="00927DDD">
        <w:rPr>
          <w:bCs/>
          <w:sz w:val="20"/>
          <w:szCs w:val="20"/>
        </w:rPr>
        <w:t>verification</w:t>
      </w:r>
      <w:r w:rsidR="001C703C">
        <w:rPr>
          <w:bCs/>
          <w:sz w:val="20"/>
          <w:szCs w:val="20"/>
        </w:rPr>
        <w:t xml:space="preserve"> accuracy around 4 or 5 km</w:t>
      </w:r>
      <w:r w:rsidR="00942799">
        <w:rPr>
          <w:bCs/>
          <w:sz w:val="20"/>
          <w:szCs w:val="20"/>
        </w:rPr>
        <w:t xml:space="preserve"> [</w:t>
      </w:r>
      <w:r w:rsidR="002754ED">
        <w:rPr>
          <w:bCs/>
          <w:sz w:val="20"/>
          <w:szCs w:val="20"/>
        </w:rPr>
        <w:t>5</w:t>
      </w:r>
      <w:r w:rsidR="00942799">
        <w:rPr>
          <w:bCs/>
          <w:sz w:val="20"/>
          <w:szCs w:val="20"/>
        </w:rPr>
        <w:t>], we only consider RTT for single satellite case. For multi-satellite case, we consider RTT for the serv</w:t>
      </w:r>
      <w:r w:rsidR="004522DC">
        <w:rPr>
          <w:bCs/>
          <w:sz w:val="20"/>
          <w:szCs w:val="20"/>
        </w:rPr>
        <w:t xml:space="preserve">ing satellite </w:t>
      </w:r>
      <w:r w:rsidR="00AF33F6">
        <w:rPr>
          <w:bCs/>
          <w:sz w:val="20"/>
          <w:szCs w:val="20"/>
        </w:rPr>
        <w:t xml:space="preserve">and </w:t>
      </w:r>
      <w:r w:rsidR="009C4A6E">
        <w:rPr>
          <w:bCs/>
          <w:sz w:val="20"/>
          <w:szCs w:val="20"/>
        </w:rPr>
        <w:t>TD</w:t>
      </w:r>
      <w:r w:rsidR="00AF33F6">
        <w:rPr>
          <w:bCs/>
          <w:sz w:val="20"/>
          <w:szCs w:val="20"/>
        </w:rPr>
        <w:t xml:space="preserve">OA for the other satellites. </w:t>
      </w:r>
    </w:p>
    <w:p w14:paraId="3C54A0AC" w14:textId="15A4C8CB" w:rsidR="001660AB" w:rsidRDefault="001660AB" w:rsidP="00EA25E5">
      <w:pPr>
        <w:pStyle w:val="NormalWeb"/>
        <w:spacing w:before="0" w:beforeAutospacing="0" w:after="0" w:afterAutospacing="0"/>
        <w:jc w:val="both"/>
        <w:rPr>
          <w:bCs/>
          <w:sz w:val="20"/>
          <w:szCs w:val="20"/>
        </w:rPr>
      </w:pPr>
    </w:p>
    <w:p w14:paraId="6DB7D335" w14:textId="57135C26" w:rsidR="001660AB" w:rsidRDefault="001660AB" w:rsidP="001660AB">
      <w:pPr>
        <w:pStyle w:val="Heading2"/>
      </w:pPr>
      <w:r>
        <w:t>RTT measurement in NTN</w:t>
      </w:r>
    </w:p>
    <w:p w14:paraId="29AF35FA" w14:textId="2FB09535" w:rsidR="00BA37D3" w:rsidRDefault="00BA37D3" w:rsidP="00EA25E5">
      <w:pPr>
        <w:pStyle w:val="NormalWeb"/>
        <w:spacing w:before="0" w:beforeAutospacing="0" w:after="0" w:afterAutospacing="0"/>
        <w:jc w:val="both"/>
        <w:rPr>
          <w:bCs/>
          <w:sz w:val="20"/>
          <w:szCs w:val="20"/>
        </w:rPr>
      </w:pPr>
    </w:p>
    <w:p w14:paraId="0BF1FE93" w14:textId="188EE72D" w:rsidR="00E977CE" w:rsidRDefault="00740C67" w:rsidP="00EA25E5">
      <w:pPr>
        <w:pStyle w:val="NormalWeb"/>
        <w:spacing w:before="0" w:beforeAutospacing="0" w:after="0" w:afterAutospacing="0"/>
        <w:jc w:val="both"/>
        <w:rPr>
          <w:bCs/>
          <w:sz w:val="20"/>
          <w:szCs w:val="20"/>
          <w:vertAlign w:val="subscript"/>
        </w:rPr>
      </w:pPr>
      <w:r>
        <w:rPr>
          <w:bCs/>
          <w:sz w:val="20"/>
          <w:szCs w:val="20"/>
        </w:rPr>
        <w:t xml:space="preserve">RTT </w:t>
      </w:r>
      <w:r w:rsidR="00611B1D">
        <w:rPr>
          <w:bCs/>
          <w:sz w:val="20"/>
          <w:szCs w:val="20"/>
        </w:rPr>
        <w:t xml:space="preserve">can be measured by UE reporting the RX-TX time difference between </w:t>
      </w:r>
      <w:r w:rsidR="0060283D">
        <w:rPr>
          <w:bCs/>
          <w:sz w:val="20"/>
          <w:szCs w:val="20"/>
        </w:rPr>
        <w:t>a DL reference signal and an UL reference signal</w:t>
      </w:r>
      <w:r w:rsidR="00765A2E">
        <w:rPr>
          <w:bCs/>
          <w:sz w:val="20"/>
          <w:szCs w:val="20"/>
        </w:rPr>
        <w:t xml:space="preserve"> as shown in Figure 3. </w:t>
      </w:r>
      <w:r w:rsidR="0013696B">
        <w:rPr>
          <w:bCs/>
          <w:sz w:val="20"/>
          <w:szCs w:val="20"/>
        </w:rPr>
        <w:t xml:space="preserve">In </w:t>
      </w:r>
      <w:r w:rsidR="00EE21E8">
        <w:rPr>
          <w:bCs/>
          <w:sz w:val="20"/>
          <w:szCs w:val="20"/>
        </w:rPr>
        <w:t>Figure 3(a)</w:t>
      </w:r>
      <w:r w:rsidR="0013696B">
        <w:rPr>
          <w:bCs/>
          <w:sz w:val="20"/>
          <w:szCs w:val="20"/>
        </w:rPr>
        <w:t>, UE send</w:t>
      </w:r>
      <w:r w:rsidR="006A2723">
        <w:rPr>
          <w:bCs/>
          <w:sz w:val="20"/>
          <w:szCs w:val="20"/>
        </w:rPr>
        <w:t>s</w:t>
      </w:r>
      <w:r w:rsidR="0013696B">
        <w:rPr>
          <w:bCs/>
          <w:sz w:val="20"/>
          <w:szCs w:val="20"/>
        </w:rPr>
        <w:t xml:space="preserve"> an SRS after receiving </w:t>
      </w:r>
      <w:r w:rsidR="00833D13">
        <w:rPr>
          <w:bCs/>
          <w:sz w:val="20"/>
          <w:szCs w:val="20"/>
        </w:rPr>
        <w:t>the</w:t>
      </w:r>
      <w:r w:rsidR="0013696B">
        <w:rPr>
          <w:bCs/>
          <w:sz w:val="20"/>
          <w:szCs w:val="20"/>
        </w:rPr>
        <w:t xml:space="preserve"> DL RS </w:t>
      </w:r>
      <w:r w:rsidR="00833D13">
        <w:rPr>
          <w:bCs/>
          <w:sz w:val="20"/>
          <w:szCs w:val="20"/>
        </w:rPr>
        <w:t xml:space="preserve">from the network </w:t>
      </w:r>
      <w:r w:rsidR="0013696B">
        <w:rPr>
          <w:bCs/>
          <w:sz w:val="20"/>
          <w:szCs w:val="20"/>
        </w:rPr>
        <w:t>and report</w:t>
      </w:r>
      <w:r w:rsidR="006A2723">
        <w:rPr>
          <w:bCs/>
          <w:sz w:val="20"/>
          <w:szCs w:val="20"/>
        </w:rPr>
        <w:t>s</w:t>
      </w:r>
      <w:r w:rsidR="0013696B">
        <w:rPr>
          <w:bCs/>
          <w:sz w:val="20"/>
          <w:szCs w:val="20"/>
        </w:rPr>
        <w:t xml:space="preserve"> the time difference between the DL RS</w:t>
      </w:r>
      <w:r w:rsidR="00823E3D">
        <w:rPr>
          <w:bCs/>
          <w:sz w:val="20"/>
          <w:szCs w:val="20"/>
        </w:rPr>
        <w:t xml:space="preserve"> and </w:t>
      </w:r>
      <w:r w:rsidR="00D029CE">
        <w:rPr>
          <w:bCs/>
          <w:sz w:val="20"/>
          <w:szCs w:val="20"/>
        </w:rPr>
        <w:t xml:space="preserve">the </w:t>
      </w:r>
      <w:r w:rsidR="00823E3D">
        <w:rPr>
          <w:bCs/>
          <w:sz w:val="20"/>
          <w:szCs w:val="20"/>
        </w:rPr>
        <w:t>SRS</w:t>
      </w:r>
      <w:r w:rsidR="00C40A20">
        <w:rPr>
          <w:bCs/>
          <w:sz w:val="20"/>
          <w:szCs w:val="20"/>
        </w:rPr>
        <w:t xml:space="preserve">. In such case, </w:t>
      </w:r>
      <w:r w:rsidR="00A105F1">
        <w:rPr>
          <w:bCs/>
          <w:sz w:val="20"/>
          <w:szCs w:val="20"/>
        </w:rPr>
        <w:t>a</w:t>
      </w:r>
      <w:r w:rsidR="00476A75">
        <w:rPr>
          <w:bCs/>
          <w:sz w:val="20"/>
          <w:szCs w:val="20"/>
        </w:rPr>
        <w:t>n</w:t>
      </w:r>
      <w:r w:rsidR="00BB4BA3">
        <w:rPr>
          <w:bCs/>
          <w:sz w:val="20"/>
          <w:szCs w:val="20"/>
        </w:rPr>
        <w:t xml:space="preserve"> RTT</w:t>
      </w:r>
      <w:r w:rsidR="00A105F1">
        <w:rPr>
          <w:bCs/>
          <w:sz w:val="20"/>
          <w:szCs w:val="20"/>
        </w:rPr>
        <w:t xml:space="preserve"> measurement</w:t>
      </w:r>
      <w:r w:rsidR="00476A75">
        <w:rPr>
          <w:bCs/>
          <w:sz w:val="20"/>
          <w:szCs w:val="20"/>
        </w:rPr>
        <w:t xml:space="preserve">, RTT_m, </w:t>
      </w:r>
      <w:r w:rsidR="00BB4BA3">
        <w:rPr>
          <w:bCs/>
          <w:sz w:val="20"/>
          <w:szCs w:val="20"/>
        </w:rPr>
        <w:t xml:space="preserve"> is calculated as t1-t0-T</w:t>
      </w:r>
      <w:r w:rsidR="00BB4BA3" w:rsidRPr="005B25D3">
        <w:rPr>
          <w:bCs/>
          <w:sz w:val="20"/>
          <w:szCs w:val="20"/>
          <w:vertAlign w:val="subscript"/>
        </w:rPr>
        <w:t>UE_RX-</w:t>
      </w:r>
      <w:r w:rsidR="008675E7" w:rsidRPr="005B25D3">
        <w:rPr>
          <w:bCs/>
          <w:sz w:val="20"/>
          <w:szCs w:val="20"/>
          <w:vertAlign w:val="subscript"/>
        </w:rPr>
        <w:t xml:space="preserve"> TX</w:t>
      </w:r>
      <w:r w:rsidR="00EE21E8">
        <w:rPr>
          <w:bCs/>
          <w:sz w:val="20"/>
          <w:szCs w:val="20"/>
          <w:vertAlign w:val="subscript"/>
        </w:rPr>
        <w:t xml:space="preserve"> </w:t>
      </w:r>
      <w:r w:rsidR="006A2723" w:rsidRPr="006A2723">
        <w:rPr>
          <w:bCs/>
          <w:sz w:val="20"/>
          <w:szCs w:val="20"/>
        </w:rPr>
        <w:t>.</w:t>
      </w:r>
      <w:r w:rsidR="00EE21E8">
        <w:rPr>
          <w:bCs/>
          <w:sz w:val="20"/>
          <w:szCs w:val="20"/>
          <w:vertAlign w:val="subscript"/>
        </w:rPr>
        <w:t xml:space="preserve"> </w:t>
      </w:r>
      <w:r w:rsidR="003D4E36" w:rsidRPr="003D4E36">
        <w:rPr>
          <w:bCs/>
          <w:sz w:val="20"/>
          <w:szCs w:val="20"/>
        </w:rPr>
        <w:t>In Figure 3 (b),</w:t>
      </w:r>
      <w:r w:rsidR="003D4E36">
        <w:rPr>
          <w:bCs/>
          <w:sz w:val="20"/>
          <w:szCs w:val="20"/>
          <w:vertAlign w:val="subscript"/>
        </w:rPr>
        <w:t xml:space="preserve"> </w:t>
      </w:r>
      <w:r w:rsidR="003D4E36" w:rsidRPr="00823E3D">
        <w:rPr>
          <w:bCs/>
          <w:sz w:val="20"/>
          <w:szCs w:val="20"/>
        </w:rPr>
        <w:t xml:space="preserve">Network sends a </w:t>
      </w:r>
      <w:r w:rsidR="00823E3D">
        <w:rPr>
          <w:bCs/>
          <w:sz w:val="20"/>
          <w:szCs w:val="20"/>
        </w:rPr>
        <w:t xml:space="preserve">DL </w:t>
      </w:r>
      <w:r w:rsidR="003D4E36" w:rsidRPr="00823E3D">
        <w:rPr>
          <w:bCs/>
          <w:sz w:val="20"/>
          <w:szCs w:val="20"/>
        </w:rPr>
        <w:t xml:space="preserve">RS after receiving </w:t>
      </w:r>
      <w:r w:rsidR="00FA614D" w:rsidRPr="00823E3D">
        <w:rPr>
          <w:bCs/>
          <w:sz w:val="20"/>
          <w:szCs w:val="20"/>
        </w:rPr>
        <w:t>the</w:t>
      </w:r>
      <w:r w:rsidR="00FA614D">
        <w:rPr>
          <w:bCs/>
          <w:sz w:val="20"/>
          <w:szCs w:val="20"/>
        </w:rPr>
        <w:t xml:space="preserve"> SRS from the UE and then the UE reports the time difference between the </w:t>
      </w:r>
      <w:r w:rsidR="00823E3D">
        <w:rPr>
          <w:bCs/>
          <w:sz w:val="20"/>
          <w:szCs w:val="20"/>
        </w:rPr>
        <w:t xml:space="preserve">SRS and the DL RS. </w:t>
      </w:r>
      <w:r w:rsidR="00E01748">
        <w:rPr>
          <w:bCs/>
          <w:sz w:val="20"/>
          <w:szCs w:val="20"/>
        </w:rPr>
        <w:t xml:space="preserve">In such case, </w:t>
      </w:r>
      <w:r w:rsidR="00476A75">
        <w:rPr>
          <w:bCs/>
          <w:sz w:val="20"/>
          <w:szCs w:val="20"/>
        </w:rPr>
        <w:t>an RTT_m</w:t>
      </w:r>
      <w:r w:rsidR="00E01748">
        <w:rPr>
          <w:bCs/>
          <w:sz w:val="20"/>
          <w:szCs w:val="20"/>
        </w:rPr>
        <w:t xml:space="preserve"> is calculated as T</w:t>
      </w:r>
      <w:r w:rsidR="00E01748" w:rsidRPr="005B25D3">
        <w:rPr>
          <w:bCs/>
          <w:sz w:val="20"/>
          <w:szCs w:val="20"/>
          <w:vertAlign w:val="subscript"/>
        </w:rPr>
        <w:t>UE_</w:t>
      </w:r>
      <w:r w:rsidR="00CE1F16">
        <w:rPr>
          <w:bCs/>
          <w:sz w:val="20"/>
          <w:szCs w:val="20"/>
          <w:vertAlign w:val="subscript"/>
        </w:rPr>
        <w:t>TX</w:t>
      </w:r>
      <w:r w:rsidR="00E01748" w:rsidRPr="005B25D3">
        <w:rPr>
          <w:bCs/>
          <w:sz w:val="20"/>
          <w:szCs w:val="20"/>
          <w:vertAlign w:val="subscript"/>
        </w:rPr>
        <w:t xml:space="preserve">- </w:t>
      </w:r>
      <w:r w:rsidR="00CE1F16">
        <w:rPr>
          <w:bCs/>
          <w:sz w:val="20"/>
          <w:szCs w:val="20"/>
          <w:vertAlign w:val="subscript"/>
        </w:rPr>
        <w:t>R</w:t>
      </w:r>
      <w:r w:rsidR="00E01748" w:rsidRPr="005B25D3">
        <w:rPr>
          <w:bCs/>
          <w:sz w:val="20"/>
          <w:szCs w:val="20"/>
          <w:vertAlign w:val="subscript"/>
        </w:rPr>
        <w:t>X</w:t>
      </w:r>
      <w:r w:rsidR="00E01748">
        <w:rPr>
          <w:bCs/>
          <w:sz w:val="20"/>
          <w:szCs w:val="20"/>
          <w:vertAlign w:val="subscript"/>
        </w:rPr>
        <w:t xml:space="preserve"> </w:t>
      </w:r>
      <w:r w:rsidR="004440C4">
        <w:rPr>
          <w:bCs/>
          <w:sz w:val="20"/>
          <w:szCs w:val="20"/>
        </w:rPr>
        <w:t>-</w:t>
      </w:r>
      <w:r w:rsidR="00E01748" w:rsidRPr="004440C4">
        <w:rPr>
          <w:bCs/>
          <w:sz w:val="20"/>
          <w:szCs w:val="20"/>
        </w:rPr>
        <w:t>(t1-t0)</w:t>
      </w:r>
      <w:r w:rsidR="004440C4" w:rsidRPr="004440C4">
        <w:rPr>
          <w:bCs/>
          <w:sz w:val="20"/>
          <w:szCs w:val="20"/>
        </w:rPr>
        <w:t>.</w:t>
      </w:r>
      <w:r w:rsidR="004440C4">
        <w:rPr>
          <w:bCs/>
          <w:sz w:val="20"/>
          <w:szCs w:val="20"/>
          <w:vertAlign w:val="subscript"/>
        </w:rPr>
        <w:t xml:space="preserve"> </w:t>
      </w:r>
      <w:r w:rsidR="00E93485">
        <w:rPr>
          <w:bCs/>
          <w:sz w:val="20"/>
          <w:szCs w:val="20"/>
          <w:vertAlign w:val="subscript"/>
        </w:rPr>
        <w:t xml:space="preserve"> </w:t>
      </w:r>
    </w:p>
    <w:p w14:paraId="2C1C3053" w14:textId="77777777" w:rsidR="00E977CE" w:rsidRDefault="00E977CE" w:rsidP="00EA25E5">
      <w:pPr>
        <w:pStyle w:val="NormalWeb"/>
        <w:spacing w:before="0" w:beforeAutospacing="0" w:after="0" w:afterAutospacing="0"/>
        <w:jc w:val="both"/>
        <w:rPr>
          <w:bCs/>
          <w:sz w:val="20"/>
          <w:szCs w:val="20"/>
          <w:vertAlign w:val="subscript"/>
        </w:rPr>
      </w:pPr>
    </w:p>
    <w:p w14:paraId="7371997F" w14:textId="77777777" w:rsidR="00E977CE" w:rsidRDefault="00E977CE" w:rsidP="00E977CE">
      <w:pPr>
        <w:pStyle w:val="NormalWeb"/>
        <w:keepNext/>
        <w:spacing w:before="0" w:beforeAutospacing="0" w:after="0" w:afterAutospacing="0"/>
        <w:jc w:val="center"/>
      </w:pPr>
      <w:r>
        <w:object w:dxaOrig="13549" w:dyaOrig="4609" w14:anchorId="40848115">
          <v:shape id="_x0000_i1026" type="#_x0000_t75" style="width:456pt;height:154.8pt" o:ole="">
            <v:imagedata r:id="rId14" o:title=""/>
          </v:shape>
          <o:OLEObject Type="Embed" ProgID="Visio.Drawing.15" ShapeID="_x0000_i1026" DrawAspect="Content" ObjectID="_1729094306" r:id="rId15"/>
        </w:object>
      </w:r>
    </w:p>
    <w:p w14:paraId="79D96624" w14:textId="0086ADE5" w:rsidR="00E977CE" w:rsidRDefault="00E977CE" w:rsidP="00E977CE">
      <w:pPr>
        <w:pStyle w:val="Caption"/>
        <w:jc w:val="center"/>
        <w:rPr>
          <w:bCs w:val="0"/>
          <w:vertAlign w:val="subscript"/>
        </w:rPr>
      </w:pPr>
      <w:r>
        <w:t xml:space="preserve">Figure </w:t>
      </w:r>
      <w:fldSimple w:instr=" SEQ Figure \* ARABIC ">
        <w:r w:rsidR="000E34E2">
          <w:rPr>
            <w:noProof/>
          </w:rPr>
          <w:t>3</w:t>
        </w:r>
      </w:fldSimple>
      <w:r>
        <w:t>. Procedures of RTT measurement.</w:t>
      </w:r>
    </w:p>
    <w:p w14:paraId="6CA2F447" w14:textId="77777777" w:rsidR="006E6A1D" w:rsidRDefault="000925CE" w:rsidP="00EA25E5">
      <w:pPr>
        <w:pStyle w:val="NormalWeb"/>
        <w:spacing w:before="0" w:beforeAutospacing="0" w:after="0" w:afterAutospacing="0"/>
        <w:jc w:val="both"/>
        <w:rPr>
          <w:bCs/>
          <w:sz w:val="20"/>
          <w:szCs w:val="20"/>
        </w:rPr>
      </w:pPr>
      <w:r>
        <w:rPr>
          <w:bCs/>
          <w:sz w:val="20"/>
          <w:szCs w:val="20"/>
        </w:rPr>
        <w:t>In the above discussion, the RTT_m is obtained as the sum of two propagation delays at different times, i.e., t0 and t1. For verification of UE location, the so-obtained RTT</w:t>
      </w:r>
      <w:r w:rsidR="00AF7C74">
        <w:rPr>
          <w:bCs/>
          <w:sz w:val="20"/>
          <w:szCs w:val="20"/>
        </w:rPr>
        <w:t>_m</w:t>
      </w:r>
      <w:r>
        <w:rPr>
          <w:bCs/>
          <w:sz w:val="20"/>
          <w:szCs w:val="20"/>
        </w:rPr>
        <w:t xml:space="preserve"> can be an approximate of the RTT at time (t0+t1)/2</w:t>
      </w:r>
      <w:r w:rsidR="00AF7C74">
        <w:rPr>
          <w:bCs/>
          <w:sz w:val="20"/>
          <w:szCs w:val="20"/>
        </w:rPr>
        <w:t xml:space="preserve">, i.e., twice of the distance between the satellite and the UE </w:t>
      </w:r>
      <w:r w:rsidR="006E6A1D">
        <w:rPr>
          <w:bCs/>
          <w:sz w:val="20"/>
          <w:szCs w:val="20"/>
        </w:rPr>
        <w:t>divided by the speed of light at time (t0+t1)/2:</w:t>
      </w:r>
    </w:p>
    <w:p w14:paraId="1B52F07D" w14:textId="5B015B74" w:rsidR="006E6A1D" w:rsidRDefault="006E6A1D" w:rsidP="00EA25E5">
      <w:pPr>
        <w:pStyle w:val="NormalWeb"/>
        <w:spacing w:before="0" w:beforeAutospacing="0" w:after="0" w:afterAutospacing="0"/>
        <w:jc w:val="both"/>
        <w:rPr>
          <w:bCs/>
          <w:iCs/>
          <w:sz w:val="20"/>
          <w:szCs w:val="20"/>
        </w:rPr>
      </w:pPr>
      <w:r>
        <w:rPr>
          <w:bCs/>
          <w:sz w:val="20"/>
          <w:szCs w:val="20"/>
        </w:rPr>
        <w:t xml:space="preserve">                      </w:t>
      </w:r>
      <m:oMath>
        <m:r>
          <w:rPr>
            <w:rFonts w:ascii="Cambria Math" w:hAnsi="Cambria Math"/>
            <w:sz w:val="20"/>
            <w:szCs w:val="20"/>
          </w:rPr>
          <m:t>RTT</m:t>
        </m:r>
        <m:d>
          <m:dPr>
            <m:ctrlPr>
              <w:rPr>
                <w:rFonts w:ascii="Cambria Math" w:hAnsi="Cambria Math"/>
                <w:bCs/>
                <w:i/>
                <w:sz w:val="20"/>
                <w:szCs w:val="20"/>
              </w:rPr>
            </m:ctrlPr>
          </m:dPr>
          <m:e>
            <m:f>
              <m:fPr>
                <m:ctrlPr>
                  <w:rPr>
                    <w:rFonts w:ascii="Cambria Math" w:hAnsi="Cambria Math"/>
                    <w:bCs/>
                    <w:i/>
                    <w:sz w:val="20"/>
                    <w:szCs w:val="20"/>
                  </w:rPr>
                </m:ctrlPr>
              </m:fPr>
              <m:num>
                <m:r>
                  <w:rPr>
                    <w:rFonts w:ascii="Cambria Math" w:hAnsi="Cambria Math"/>
                    <w:sz w:val="20"/>
                    <w:szCs w:val="20"/>
                  </w:rPr>
                  <m:t>t0+t1</m:t>
                </m:r>
              </m:num>
              <m:den>
                <m:r>
                  <w:rPr>
                    <w:rFonts w:ascii="Cambria Math" w:hAnsi="Cambria Math"/>
                    <w:sz w:val="20"/>
                    <w:szCs w:val="20"/>
                  </w:rPr>
                  <m:t>2</m:t>
                </m:r>
              </m:den>
            </m:f>
          </m:e>
        </m:d>
        <m:r>
          <w:rPr>
            <w:rFonts w:ascii="Cambria Math" w:hAnsi="Cambria Math"/>
            <w:sz w:val="20"/>
            <w:szCs w:val="20"/>
          </w:rPr>
          <m:t>≈RT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xml:space="preserve">=Propagation Delay </m:t>
        </m:r>
        <m:d>
          <m:dPr>
            <m:ctrlPr>
              <w:rPr>
                <w:rFonts w:ascii="Cambria Math" w:hAnsi="Cambria Math"/>
                <w:bCs/>
                <w:i/>
                <w:sz w:val="20"/>
                <w:szCs w:val="20"/>
              </w:rPr>
            </m:ctrlPr>
          </m:dPr>
          <m:e>
            <m:r>
              <w:rPr>
                <w:rFonts w:ascii="Cambria Math" w:hAnsi="Cambria Math"/>
                <w:sz w:val="20"/>
                <w:szCs w:val="20"/>
              </w:rPr>
              <m:t>t0</m:t>
            </m:r>
          </m:e>
        </m:d>
        <m:r>
          <w:rPr>
            <w:rFonts w:ascii="Cambria Math" w:hAnsi="Cambria Math"/>
            <w:sz w:val="20"/>
            <w:szCs w:val="20"/>
          </w:rPr>
          <m:t xml:space="preserve">+Propagation Delay </m:t>
        </m:r>
        <m:d>
          <m:dPr>
            <m:ctrlPr>
              <w:rPr>
                <w:rFonts w:ascii="Cambria Math" w:hAnsi="Cambria Math"/>
                <w:bCs/>
                <w:i/>
                <w:sz w:val="20"/>
                <w:szCs w:val="20"/>
              </w:rPr>
            </m:ctrlPr>
          </m:dPr>
          <m:e>
            <m:r>
              <w:rPr>
                <w:rFonts w:ascii="Cambria Math" w:hAnsi="Cambria Math"/>
                <w:sz w:val="20"/>
                <w:szCs w:val="20"/>
              </w:rPr>
              <m:t>t1</m:t>
            </m:r>
          </m:e>
        </m:d>
        <m:r>
          <w:rPr>
            <w:rFonts w:ascii="Cambria Math" w:hAnsi="Cambria Math"/>
            <w:sz w:val="20"/>
            <w:szCs w:val="20"/>
          </w:rPr>
          <m:t xml:space="preserve">,  </m:t>
        </m:r>
        <m:r>
          <m:rPr>
            <m:sty m:val="p"/>
          </m:rPr>
          <w:rPr>
            <w:rFonts w:ascii="Cambria Math" w:hAnsi="Cambria Math"/>
            <w:sz w:val="20"/>
            <w:szCs w:val="20"/>
          </w:rPr>
          <m:t>when RX-TX time difference  is small</m:t>
        </m:r>
      </m:oMath>
      <w:r w:rsidR="00661E63">
        <w:rPr>
          <w:bCs/>
          <w:iCs/>
          <w:sz w:val="20"/>
          <w:szCs w:val="20"/>
        </w:rPr>
        <w:t>.</w:t>
      </w:r>
    </w:p>
    <w:p w14:paraId="5E1E55EB" w14:textId="4CD2FDF9" w:rsidR="00447FD9" w:rsidRDefault="00447FD9" w:rsidP="00EA25E5">
      <w:pPr>
        <w:pStyle w:val="NormalWeb"/>
        <w:spacing w:before="0" w:beforeAutospacing="0" w:after="0" w:afterAutospacing="0"/>
        <w:jc w:val="both"/>
        <w:rPr>
          <w:bCs/>
          <w:iCs/>
          <w:sz w:val="20"/>
          <w:szCs w:val="20"/>
        </w:rPr>
      </w:pPr>
    </w:p>
    <w:p w14:paraId="49BF881B" w14:textId="77777777" w:rsidR="00447FD9" w:rsidRDefault="00447FD9" w:rsidP="00447FD9">
      <w:pPr>
        <w:pStyle w:val="NormalWeb"/>
        <w:spacing w:before="0" w:beforeAutospacing="0" w:after="0" w:afterAutospacing="0"/>
        <w:jc w:val="both"/>
        <w:rPr>
          <w:bCs/>
          <w:sz w:val="20"/>
          <w:szCs w:val="20"/>
        </w:rPr>
      </w:pPr>
      <w:r>
        <w:rPr>
          <w:bCs/>
          <w:sz w:val="20"/>
          <w:szCs w:val="20"/>
        </w:rPr>
        <w:t>The error, |RTT(</w:t>
      </w:r>
      <m:oMath>
        <m:r>
          <w:rPr>
            <w:rFonts w:ascii="Cambria Math" w:hAnsi="Cambria Math"/>
            <w:sz w:val="20"/>
            <w:szCs w:val="20"/>
          </w:rPr>
          <m:t>|RTT</m:t>
        </m:r>
        <m:d>
          <m:dPr>
            <m:ctrlPr>
              <w:rPr>
                <w:rFonts w:ascii="Cambria Math" w:hAnsi="Cambria Math"/>
                <w:bCs/>
                <w:i/>
                <w:sz w:val="20"/>
                <w:szCs w:val="20"/>
              </w:rPr>
            </m:ctrlPr>
          </m:dPr>
          <m:e>
            <m:f>
              <m:fPr>
                <m:ctrlPr>
                  <w:rPr>
                    <w:rFonts w:ascii="Cambria Math" w:hAnsi="Cambria Math"/>
                    <w:bCs/>
                    <w:i/>
                    <w:sz w:val="20"/>
                    <w:szCs w:val="20"/>
                  </w:rPr>
                </m:ctrlPr>
              </m:fPr>
              <m:num>
                <m:r>
                  <w:rPr>
                    <w:rFonts w:ascii="Cambria Math" w:hAnsi="Cambria Math"/>
                    <w:sz w:val="20"/>
                    <w:szCs w:val="20"/>
                  </w:rPr>
                  <m:t>t0+t1</m:t>
                </m:r>
              </m:num>
              <m:den>
                <m:r>
                  <w:rPr>
                    <w:rFonts w:ascii="Cambria Math" w:hAnsi="Cambria Math"/>
                    <w:sz w:val="20"/>
                    <w:szCs w:val="20"/>
                  </w:rPr>
                  <m:t>2</m:t>
                </m:r>
              </m:den>
            </m:f>
          </m:e>
        </m:d>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RTT</m:t>
            </m:r>
          </m:e>
          <m:sub>
            <m:r>
              <w:rPr>
                <w:rFonts w:ascii="Cambria Math" w:hAnsi="Cambria Math"/>
                <w:sz w:val="20"/>
                <w:szCs w:val="20"/>
              </w:rPr>
              <m:t>m</m:t>
            </m:r>
          </m:sub>
        </m:sSub>
        <m:r>
          <w:rPr>
            <w:rFonts w:ascii="Cambria Math" w:hAnsi="Cambria Math"/>
            <w:sz w:val="20"/>
            <w:szCs w:val="20"/>
          </w:rPr>
          <m:t>|</m:t>
        </m:r>
      </m:oMath>
      <w:r>
        <w:rPr>
          <w:bCs/>
          <w:sz w:val="20"/>
          <w:szCs w:val="20"/>
        </w:rPr>
        <w:t>, by considering both satellite movement and earth rotation is demonstrated in Figure 4. As can be seen from the figure, the error between the true RTT and RTT</w:t>
      </w:r>
      <w:r w:rsidRPr="00C155A3">
        <w:rPr>
          <w:bCs/>
          <w:sz w:val="20"/>
          <w:szCs w:val="20"/>
          <w:vertAlign w:val="subscript"/>
        </w:rPr>
        <w:t>m</w:t>
      </w:r>
      <w:r>
        <w:rPr>
          <w:bCs/>
          <w:sz w:val="20"/>
          <w:szCs w:val="20"/>
        </w:rPr>
        <w:t xml:space="preserve"> is less than 3 ns when the RX-TX time difference is less than 200 ms.</w:t>
      </w:r>
    </w:p>
    <w:p w14:paraId="55661EFC" w14:textId="77777777" w:rsidR="00447FD9" w:rsidRDefault="00447FD9" w:rsidP="00EA25E5">
      <w:pPr>
        <w:pStyle w:val="NormalWeb"/>
        <w:spacing w:before="0" w:beforeAutospacing="0" w:after="0" w:afterAutospacing="0"/>
        <w:jc w:val="both"/>
        <w:rPr>
          <w:bCs/>
          <w:iCs/>
          <w:sz w:val="20"/>
          <w:szCs w:val="20"/>
        </w:rPr>
      </w:pPr>
    </w:p>
    <w:p w14:paraId="71290896" w14:textId="4E3B4FDA" w:rsidR="00661E63" w:rsidRDefault="00661E63" w:rsidP="00EA25E5">
      <w:pPr>
        <w:pStyle w:val="NormalWeb"/>
        <w:spacing w:before="0" w:beforeAutospacing="0" w:after="0" w:afterAutospacing="0"/>
        <w:jc w:val="both"/>
        <w:rPr>
          <w:bCs/>
          <w:iCs/>
          <w:sz w:val="20"/>
          <w:szCs w:val="20"/>
        </w:rPr>
      </w:pPr>
    </w:p>
    <w:p w14:paraId="54733470" w14:textId="72F88025" w:rsidR="00661E63" w:rsidRPr="00896CD7" w:rsidRDefault="00173730" w:rsidP="00173730">
      <w:pPr>
        <w:pStyle w:val="NormalWeb"/>
        <w:spacing w:before="0" w:beforeAutospacing="0" w:after="0" w:afterAutospacing="0"/>
        <w:jc w:val="center"/>
        <w:rPr>
          <w:bCs/>
          <w:iCs/>
          <w:sz w:val="20"/>
          <w:szCs w:val="20"/>
        </w:rPr>
      </w:pPr>
      <w:r>
        <w:rPr>
          <w:noProof/>
        </w:rPr>
        <w:drawing>
          <wp:inline distT="0" distB="0" distL="0" distR="0" wp14:anchorId="4258F1F2" wp14:editId="3C95CD14">
            <wp:extent cx="2750329" cy="2377440"/>
            <wp:effectExtent l="0" t="0" r="0" b="3810"/>
            <wp:docPr id="7" name="Content Placeholder 4" descr="Chart, histogram&#10;&#10;Description automatically generated">
              <a:extLst xmlns:a="http://schemas.openxmlformats.org/drawingml/2006/main">
                <a:ext uri="{FF2B5EF4-FFF2-40B4-BE49-F238E27FC236}">
                  <a16:creationId xmlns:a16="http://schemas.microsoft.com/office/drawing/2014/main" id="{08722B1C-BC58-4779-1E8B-4539B8014F6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4" descr="Chart, histogram&#10;&#10;Description automatically generated">
                      <a:extLst>
                        <a:ext uri="{FF2B5EF4-FFF2-40B4-BE49-F238E27FC236}">
                          <a16:creationId xmlns:a16="http://schemas.microsoft.com/office/drawing/2014/main" id="{08722B1C-BC58-4779-1E8B-4539B8014F67}"/>
                        </a:ext>
                      </a:extLst>
                    </pic:cNvPr>
                    <pic:cNvPicPr>
                      <a:picLocks noGrp="1" noChangeAspect="1"/>
                    </pic:cNvPicPr>
                  </pic:nvPicPr>
                  <pic:blipFill>
                    <a:blip r:embed="rId16"/>
                    <a:stretch>
                      <a:fillRect/>
                    </a:stretch>
                  </pic:blipFill>
                  <pic:spPr>
                    <a:xfrm>
                      <a:off x="0" y="0"/>
                      <a:ext cx="2760879" cy="2386559"/>
                    </a:xfrm>
                    <a:prstGeom prst="rect">
                      <a:avLst/>
                    </a:prstGeom>
                  </pic:spPr>
                </pic:pic>
              </a:graphicData>
            </a:graphic>
          </wp:inline>
        </w:drawing>
      </w:r>
    </w:p>
    <w:p w14:paraId="5E8CE406" w14:textId="6CF11072" w:rsidR="006E6A1D" w:rsidRDefault="00F4150F" w:rsidP="00F4150F">
      <w:pPr>
        <w:pStyle w:val="Caption"/>
        <w:rPr>
          <w:bCs w:val="0"/>
        </w:rPr>
      </w:pPr>
      <w:r>
        <w:t xml:space="preserve">Figure </w:t>
      </w:r>
      <w:fldSimple w:instr=" SEQ Figure \* ARABIC ">
        <w:r w:rsidR="000E34E2">
          <w:rPr>
            <w:noProof/>
          </w:rPr>
          <w:t>4</w:t>
        </w:r>
      </w:fldSimple>
      <w:r>
        <w:t xml:space="preserve">. </w:t>
      </w:r>
      <w:r w:rsidR="001F4610">
        <w:t>Difference</w:t>
      </w:r>
      <w:r>
        <w:t xml:space="preserve"> between measured RTT and the true RTT</w:t>
      </w:r>
      <w:r w:rsidR="00D20197">
        <w:t xml:space="preserve"> as a function of UE location. The satellite is 600 km above </w:t>
      </w:r>
      <w:r w:rsidR="00C20DA4">
        <w:t>0</w:t>
      </w:r>
      <w:r w:rsidR="00D646CB" w:rsidRPr="00D646CB">
        <w:rPr>
          <w:vertAlign w:val="superscript"/>
        </w:rPr>
        <w:t>0</w:t>
      </w:r>
      <w:r w:rsidR="00C20DA4">
        <w:t>E 0</w:t>
      </w:r>
      <w:r w:rsidR="00D646CB" w:rsidRPr="00D646CB">
        <w:rPr>
          <w:vertAlign w:val="superscript"/>
        </w:rPr>
        <w:t>0</w:t>
      </w:r>
      <w:r w:rsidR="00C20DA4">
        <w:t xml:space="preserve">N at time </w:t>
      </w:r>
      <w:r w:rsidR="00A8177B">
        <w:t>0.</w:t>
      </w:r>
    </w:p>
    <w:p w14:paraId="41BA6A3C" w14:textId="600BE489" w:rsidR="00661E63" w:rsidRDefault="00661E63" w:rsidP="00EA25E5">
      <w:pPr>
        <w:pStyle w:val="NormalWeb"/>
        <w:spacing w:before="0" w:beforeAutospacing="0" w:after="0" w:afterAutospacing="0"/>
        <w:jc w:val="both"/>
        <w:rPr>
          <w:bCs/>
          <w:sz w:val="20"/>
          <w:szCs w:val="20"/>
        </w:rPr>
      </w:pPr>
    </w:p>
    <w:p w14:paraId="434B4186" w14:textId="3572322B" w:rsidR="003D20AA" w:rsidRPr="00164D80" w:rsidRDefault="003D20AA" w:rsidP="00EA25E5">
      <w:pPr>
        <w:pStyle w:val="NormalWeb"/>
        <w:spacing w:before="0" w:beforeAutospacing="0" w:after="0" w:afterAutospacing="0"/>
        <w:jc w:val="both"/>
        <w:rPr>
          <w:b/>
          <w:sz w:val="20"/>
          <w:szCs w:val="20"/>
        </w:rPr>
      </w:pPr>
      <w:r w:rsidRPr="00164D80">
        <w:rPr>
          <w:b/>
          <w:sz w:val="20"/>
          <w:szCs w:val="20"/>
        </w:rPr>
        <w:t xml:space="preserve">Observation </w:t>
      </w:r>
      <w:r w:rsidR="007C3EB7" w:rsidRPr="00164D80">
        <w:rPr>
          <w:b/>
          <w:sz w:val="20"/>
          <w:szCs w:val="20"/>
        </w:rPr>
        <w:t xml:space="preserve">3: </w:t>
      </w:r>
      <w:r w:rsidR="00917090">
        <w:rPr>
          <w:b/>
          <w:sz w:val="20"/>
          <w:szCs w:val="20"/>
        </w:rPr>
        <w:t>For network verification of UE location</w:t>
      </w:r>
      <w:r w:rsidR="007C3EB7" w:rsidRPr="00164D80">
        <w:rPr>
          <w:b/>
          <w:sz w:val="20"/>
          <w:szCs w:val="20"/>
        </w:rPr>
        <w:t>, the RTT between a satellite and a UE at time t0</w:t>
      </w:r>
      <w:r w:rsidR="00FF10C9" w:rsidRPr="00164D80">
        <w:rPr>
          <w:b/>
          <w:sz w:val="20"/>
          <w:szCs w:val="20"/>
        </w:rPr>
        <w:t xml:space="preserve"> can be approximated </w:t>
      </w:r>
      <w:r w:rsidR="00323401">
        <w:rPr>
          <w:b/>
          <w:sz w:val="20"/>
          <w:szCs w:val="20"/>
        </w:rPr>
        <w:t>by</w:t>
      </w:r>
      <w:r w:rsidR="00FF10C9" w:rsidRPr="00164D80">
        <w:rPr>
          <w:b/>
          <w:sz w:val="20"/>
          <w:szCs w:val="20"/>
        </w:rPr>
        <w:t xml:space="preserve"> the sum of the one-way delay at </w:t>
      </w:r>
      <w:r w:rsidR="00A5732B" w:rsidRPr="00164D80">
        <w:rPr>
          <w:b/>
          <w:sz w:val="20"/>
          <w:szCs w:val="20"/>
        </w:rPr>
        <w:t xml:space="preserve">t0-T and the one-way delay at t0+T when T is small, e.g., less than </w:t>
      </w:r>
      <w:r w:rsidR="00790EBB">
        <w:rPr>
          <w:b/>
          <w:sz w:val="20"/>
          <w:szCs w:val="20"/>
        </w:rPr>
        <w:t>2</w:t>
      </w:r>
      <w:r w:rsidR="00A5732B" w:rsidRPr="00164D80">
        <w:rPr>
          <w:b/>
          <w:sz w:val="20"/>
          <w:szCs w:val="20"/>
        </w:rPr>
        <w:t>00 ms.</w:t>
      </w:r>
    </w:p>
    <w:p w14:paraId="008F600C" w14:textId="77777777" w:rsidR="00661E63" w:rsidRDefault="00661E63" w:rsidP="00EA25E5">
      <w:pPr>
        <w:pStyle w:val="NormalWeb"/>
        <w:spacing w:before="0" w:beforeAutospacing="0" w:after="0" w:afterAutospacing="0"/>
        <w:jc w:val="both"/>
        <w:rPr>
          <w:bCs/>
          <w:sz w:val="20"/>
          <w:szCs w:val="20"/>
        </w:rPr>
      </w:pPr>
    </w:p>
    <w:p w14:paraId="69AEB729" w14:textId="1A40A120" w:rsidR="00A84A91" w:rsidRDefault="000925CE" w:rsidP="00EA25E5">
      <w:pPr>
        <w:pStyle w:val="NormalWeb"/>
        <w:spacing w:before="0" w:beforeAutospacing="0" w:after="0" w:afterAutospacing="0"/>
        <w:jc w:val="both"/>
        <w:rPr>
          <w:bCs/>
          <w:sz w:val="20"/>
          <w:szCs w:val="20"/>
        </w:rPr>
      </w:pPr>
      <w:r>
        <w:rPr>
          <w:bCs/>
          <w:sz w:val="20"/>
          <w:szCs w:val="20"/>
        </w:rPr>
        <w:t xml:space="preserve"> </w:t>
      </w:r>
      <w:r w:rsidR="00CA7F8A" w:rsidRPr="001157A2">
        <w:rPr>
          <w:bCs/>
          <w:sz w:val="20"/>
          <w:szCs w:val="20"/>
        </w:rPr>
        <w:t xml:space="preserve">In </w:t>
      </w:r>
      <w:r w:rsidR="001157A2" w:rsidRPr="001157A2">
        <w:rPr>
          <w:bCs/>
          <w:sz w:val="20"/>
          <w:szCs w:val="20"/>
        </w:rPr>
        <w:t>the existing</w:t>
      </w:r>
      <w:r w:rsidR="001157A2">
        <w:rPr>
          <w:bCs/>
          <w:sz w:val="20"/>
          <w:szCs w:val="20"/>
          <w:vertAlign w:val="subscript"/>
        </w:rPr>
        <w:t xml:space="preserve"> </w:t>
      </w:r>
      <w:r w:rsidR="001157A2">
        <w:rPr>
          <w:bCs/>
          <w:sz w:val="20"/>
          <w:szCs w:val="20"/>
        </w:rPr>
        <w:t>specification, the</w:t>
      </w:r>
      <w:r w:rsidR="00CA7F8A" w:rsidRPr="00CA7F8A">
        <w:rPr>
          <w:bCs/>
          <w:sz w:val="20"/>
          <w:szCs w:val="20"/>
        </w:rPr>
        <w:t xml:space="preserve"> UE</w:t>
      </w:r>
      <w:r w:rsidR="00CA7F8A">
        <w:rPr>
          <w:bCs/>
          <w:sz w:val="20"/>
          <w:szCs w:val="20"/>
          <w:vertAlign w:val="subscript"/>
        </w:rPr>
        <w:t xml:space="preserve"> </w:t>
      </w:r>
      <w:r w:rsidR="00CA7F8A">
        <w:rPr>
          <w:bCs/>
          <w:sz w:val="20"/>
          <w:szCs w:val="20"/>
        </w:rPr>
        <w:t>RX-TX time difference, T</w:t>
      </w:r>
      <w:r w:rsidR="00CA7F8A" w:rsidRPr="005B25D3">
        <w:rPr>
          <w:bCs/>
          <w:sz w:val="20"/>
          <w:szCs w:val="20"/>
          <w:vertAlign w:val="subscript"/>
        </w:rPr>
        <w:t>UE_RX- TX</w:t>
      </w:r>
      <w:r w:rsidR="00CA7F8A">
        <w:rPr>
          <w:bCs/>
          <w:sz w:val="20"/>
          <w:szCs w:val="20"/>
          <w:vertAlign w:val="subscript"/>
        </w:rPr>
        <w:t xml:space="preserve"> ,</w:t>
      </w:r>
      <w:r w:rsidR="00CA7F8A">
        <w:rPr>
          <w:bCs/>
          <w:sz w:val="20"/>
          <w:szCs w:val="20"/>
        </w:rPr>
        <w:t xml:space="preserve"> is defined </w:t>
      </w:r>
      <w:r w:rsidR="00E36DDD">
        <w:rPr>
          <w:bCs/>
          <w:sz w:val="20"/>
          <w:szCs w:val="20"/>
        </w:rPr>
        <w:t>as [</w:t>
      </w:r>
      <w:r w:rsidR="00A84A91">
        <w:rPr>
          <w:bCs/>
          <w:sz w:val="20"/>
          <w:szCs w:val="20"/>
        </w:rPr>
        <w:t>6]:</w:t>
      </w:r>
    </w:p>
    <w:p w14:paraId="478F7EFB" w14:textId="77777777" w:rsidR="00A84A91" w:rsidRDefault="00A84A91" w:rsidP="00EA25E5">
      <w:pPr>
        <w:pStyle w:val="NormalWeb"/>
        <w:spacing w:before="0" w:beforeAutospacing="0" w:after="0" w:afterAutospacing="0"/>
        <w:jc w:val="both"/>
        <w:rPr>
          <w:bCs/>
          <w:sz w:val="20"/>
          <w:szCs w:val="20"/>
        </w:rPr>
      </w:pPr>
    </w:p>
    <w:p w14:paraId="1A9D6DC9" w14:textId="77777777" w:rsidR="00A84A91" w:rsidRDefault="00A84A91" w:rsidP="00EA25E5">
      <w:pPr>
        <w:pStyle w:val="NormalWeb"/>
        <w:spacing w:before="0" w:beforeAutospacing="0" w:after="0" w:afterAutospacing="0"/>
        <w:jc w:val="both"/>
        <w:rPr>
          <w:bCs/>
          <w:sz w:val="20"/>
          <w:szCs w:val="20"/>
        </w:rPr>
      </w:pPr>
    </w:p>
    <w:p w14:paraId="280A1A29" w14:textId="0B2EF3B7" w:rsidR="004C6BE6" w:rsidRDefault="004C6BE6" w:rsidP="004C6BE6">
      <w:pPr>
        <w:pStyle w:val="NormalWeb"/>
        <w:spacing w:before="0" w:beforeAutospacing="0" w:after="0" w:afterAutospacing="0"/>
        <w:ind w:left="576"/>
        <w:jc w:val="both"/>
        <w:rPr>
          <w:bCs/>
          <w:sz w:val="20"/>
          <w:szCs w:val="20"/>
        </w:rPr>
      </w:pPr>
      <w:r w:rsidRPr="004C6BE6">
        <w:rPr>
          <w:noProof/>
        </w:rPr>
        <w:drawing>
          <wp:inline distT="0" distB="0" distL="0" distR="0" wp14:anchorId="38F6D543" wp14:editId="52F173E0">
            <wp:extent cx="5173980" cy="238442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94001" cy="2393652"/>
                    </a:xfrm>
                    <a:prstGeom prst="rect">
                      <a:avLst/>
                    </a:prstGeom>
                    <a:noFill/>
                    <a:ln>
                      <a:noFill/>
                    </a:ln>
                  </pic:spPr>
                </pic:pic>
              </a:graphicData>
            </a:graphic>
          </wp:inline>
        </w:drawing>
      </w:r>
    </w:p>
    <w:p w14:paraId="234876B1" w14:textId="77777777" w:rsidR="004C6BE6" w:rsidRDefault="004C6BE6" w:rsidP="004C6BE6">
      <w:pPr>
        <w:pStyle w:val="NormalWeb"/>
        <w:spacing w:before="0" w:beforeAutospacing="0" w:after="0" w:afterAutospacing="0"/>
        <w:jc w:val="both"/>
        <w:rPr>
          <w:bCs/>
          <w:sz w:val="20"/>
          <w:szCs w:val="20"/>
        </w:rPr>
      </w:pPr>
    </w:p>
    <w:p w14:paraId="3594DDDA" w14:textId="5B134379" w:rsidR="003F1064" w:rsidRDefault="003F1064" w:rsidP="00EA25E5">
      <w:pPr>
        <w:pStyle w:val="NormalWeb"/>
        <w:spacing w:before="0" w:beforeAutospacing="0" w:after="0" w:afterAutospacing="0"/>
        <w:jc w:val="both"/>
        <w:rPr>
          <w:bCs/>
          <w:sz w:val="20"/>
          <w:szCs w:val="20"/>
        </w:rPr>
      </w:pPr>
      <w:r>
        <w:rPr>
          <w:bCs/>
          <w:sz w:val="20"/>
          <w:szCs w:val="20"/>
        </w:rPr>
        <w:t xml:space="preserve">For </w:t>
      </w:r>
      <w:r w:rsidR="007242AE">
        <w:rPr>
          <w:bCs/>
          <w:sz w:val="20"/>
          <w:szCs w:val="20"/>
        </w:rPr>
        <w:t xml:space="preserve">UE RX-TX time difference in </w:t>
      </w:r>
      <w:r>
        <w:rPr>
          <w:bCs/>
          <w:sz w:val="20"/>
          <w:szCs w:val="20"/>
        </w:rPr>
        <w:t>NTN, we have the following remarks:</w:t>
      </w:r>
    </w:p>
    <w:p w14:paraId="1D7237AE" w14:textId="75485561" w:rsidR="00E61098" w:rsidRDefault="005378DB" w:rsidP="00650281">
      <w:pPr>
        <w:pStyle w:val="NormalWeb"/>
        <w:numPr>
          <w:ilvl w:val="0"/>
          <w:numId w:val="21"/>
        </w:numPr>
        <w:spacing w:before="0" w:beforeAutospacing="0" w:after="0" w:afterAutospacing="0"/>
        <w:jc w:val="both"/>
        <w:rPr>
          <w:bCs/>
          <w:sz w:val="20"/>
          <w:szCs w:val="20"/>
        </w:rPr>
      </w:pPr>
      <w:r>
        <w:rPr>
          <w:bCs/>
          <w:sz w:val="20"/>
          <w:szCs w:val="20"/>
        </w:rPr>
        <w:t xml:space="preserve">In TN, </w:t>
      </w:r>
      <w:r w:rsidR="005E1AE0">
        <w:rPr>
          <w:bCs/>
          <w:sz w:val="20"/>
          <w:szCs w:val="20"/>
        </w:rPr>
        <w:t>the UE received timing</w:t>
      </w:r>
      <w:r w:rsidR="008E7EDA">
        <w:rPr>
          <w:bCs/>
          <w:sz w:val="20"/>
          <w:szCs w:val="20"/>
        </w:rPr>
        <w:t>, T</w:t>
      </w:r>
      <w:r w:rsidR="008E7EDA" w:rsidRPr="00897EAE">
        <w:rPr>
          <w:bCs/>
          <w:sz w:val="20"/>
          <w:szCs w:val="20"/>
          <w:vertAlign w:val="subscript"/>
        </w:rPr>
        <w:t>UE-RX</w:t>
      </w:r>
      <w:r w:rsidR="008E7EDA">
        <w:rPr>
          <w:bCs/>
          <w:sz w:val="20"/>
          <w:szCs w:val="20"/>
        </w:rPr>
        <w:t>, of</w:t>
      </w:r>
      <w:r w:rsidR="005E1AE0">
        <w:rPr>
          <w:bCs/>
          <w:sz w:val="20"/>
          <w:szCs w:val="20"/>
        </w:rPr>
        <w:t xml:space="preserve"> a downlink subframe #j</w:t>
      </w:r>
      <w:r w:rsidR="00FA13A0">
        <w:rPr>
          <w:bCs/>
          <w:sz w:val="20"/>
          <w:szCs w:val="20"/>
        </w:rPr>
        <w:t>, can be determined by using multiple DL RS such as PRS and CSI-RS</w:t>
      </w:r>
      <w:r w:rsidR="003B19EA">
        <w:rPr>
          <w:bCs/>
          <w:sz w:val="20"/>
          <w:szCs w:val="20"/>
        </w:rPr>
        <w:t xml:space="preserve">. </w:t>
      </w:r>
      <w:r w:rsidR="008D59DD">
        <w:rPr>
          <w:bCs/>
          <w:sz w:val="20"/>
          <w:szCs w:val="20"/>
        </w:rPr>
        <w:t xml:space="preserve">This is, however, </w:t>
      </w:r>
      <w:r w:rsidR="001C3D4E">
        <w:rPr>
          <w:bCs/>
          <w:sz w:val="20"/>
          <w:szCs w:val="20"/>
        </w:rPr>
        <w:t xml:space="preserve">not </w:t>
      </w:r>
      <w:r w:rsidR="008420A1">
        <w:rPr>
          <w:bCs/>
          <w:sz w:val="20"/>
          <w:szCs w:val="20"/>
        </w:rPr>
        <w:t>desirable</w:t>
      </w:r>
      <w:r w:rsidR="001C3D4E">
        <w:rPr>
          <w:bCs/>
          <w:sz w:val="20"/>
          <w:szCs w:val="20"/>
        </w:rPr>
        <w:t xml:space="preserve"> in NTN as the </w:t>
      </w:r>
      <w:r w:rsidR="00FB655D">
        <w:rPr>
          <w:bCs/>
          <w:sz w:val="20"/>
          <w:szCs w:val="20"/>
        </w:rPr>
        <w:t xml:space="preserve">observed subframe </w:t>
      </w:r>
      <w:r w:rsidR="00074918">
        <w:rPr>
          <w:bCs/>
          <w:sz w:val="20"/>
          <w:szCs w:val="20"/>
        </w:rPr>
        <w:t>duration</w:t>
      </w:r>
      <w:r w:rsidR="00FB655D">
        <w:rPr>
          <w:bCs/>
          <w:sz w:val="20"/>
          <w:szCs w:val="20"/>
        </w:rPr>
        <w:t>s</w:t>
      </w:r>
      <w:r w:rsidR="00074918">
        <w:rPr>
          <w:bCs/>
          <w:sz w:val="20"/>
          <w:szCs w:val="20"/>
        </w:rPr>
        <w:t xml:space="preserve"> </w:t>
      </w:r>
      <w:r w:rsidR="00A41C40">
        <w:rPr>
          <w:bCs/>
          <w:sz w:val="20"/>
          <w:szCs w:val="20"/>
        </w:rPr>
        <w:t>may be time varying</w:t>
      </w:r>
      <w:r w:rsidR="00074918">
        <w:rPr>
          <w:bCs/>
          <w:sz w:val="20"/>
          <w:szCs w:val="20"/>
        </w:rPr>
        <w:t xml:space="preserve"> at UE due to satellite movement.</w:t>
      </w:r>
      <w:r w:rsidR="002B0C41">
        <w:rPr>
          <w:bCs/>
          <w:sz w:val="20"/>
          <w:szCs w:val="20"/>
        </w:rPr>
        <w:t xml:space="preserve"> Hence, the UE received timing </w:t>
      </w:r>
      <w:r w:rsidR="00A41C40">
        <w:rPr>
          <w:bCs/>
          <w:sz w:val="20"/>
          <w:szCs w:val="20"/>
        </w:rPr>
        <w:t xml:space="preserve">should </w:t>
      </w:r>
      <w:r w:rsidR="00250C6B">
        <w:rPr>
          <w:bCs/>
          <w:sz w:val="20"/>
          <w:szCs w:val="20"/>
        </w:rPr>
        <w:t xml:space="preserve">be determined by </w:t>
      </w:r>
      <w:r w:rsidR="00E61098">
        <w:rPr>
          <w:bCs/>
          <w:sz w:val="20"/>
          <w:szCs w:val="20"/>
        </w:rPr>
        <w:t xml:space="preserve">one DL RS. </w:t>
      </w:r>
    </w:p>
    <w:p w14:paraId="302CA302" w14:textId="49A9E214" w:rsidR="00C40A36" w:rsidRDefault="0090772C" w:rsidP="00650281">
      <w:pPr>
        <w:pStyle w:val="NormalWeb"/>
        <w:numPr>
          <w:ilvl w:val="0"/>
          <w:numId w:val="21"/>
        </w:numPr>
        <w:spacing w:before="0" w:beforeAutospacing="0" w:after="0" w:afterAutospacing="0"/>
        <w:jc w:val="both"/>
        <w:rPr>
          <w:bCs/>
          <w:sz w:val="20"/>
          <w:szCs w:val="20"/>
        </w:rPr>
      </w:pPr>
      <w:r>
        <w:rPr>
          <w:bCs/>
          <w:sz w:val="20"/>
          <w:szCs w:val="20"/>
        </w:rPr>
        <w:t>Although UE TA</w:t>
      </w:r>
      <w:r w:rsidR="008019C5">
        <w:rPr>
          <w:bCs/>
          <w:sz w:val="20"/>
          <w:szCs w:val="20"/>
        </w:rPr>
        <w:t xml:space="preserve"> in NTN</w:t>
      </w:r>
      <w:r>
        <w:rPr>
          <w:bCs/>
          <w:sz w:val="20"/>
          <w:szCs w:val="20"/>
        </w:rPr>
        <w:t xml:space="preserve"> </w:t>
      </w:r>
      <w:r w:rsidR="006772FC">
        <w:rPr>
          <w:bCs/>
          <w:sz w:val="20"/>
          <w:szCs w:val="20"/>
        </w:rPr>
        <w:t xml:space="preserve">is intended to compensate RTT, </w:t>
      </w:r>
      <w:r w:rsidR="00643493">
        <w:rPr>
          <w:bCs/>
          <w:sz w:val="20"/>
          <w:szCs w:val="20"/>
        </w:rPr>
        <w:t xml:space="preserve">it does not meet the accuracy requirement for location verification in NTN.  </w:t>
      </w:r>
      <w:r w:rsidR="00897ECA">
        <w:rPr>
          <w:bCs/>
          <w:sz w:val="20"/>
          <w:szCs w:val="20"/>
        </w:rPr>
        <w:t xml:space="preserve">In NR, the downlink synchronization and UL transmit timing errors allowed can be a few hundred ns. For instance, the UL transmit timing error for 15 kHz SCS can be 29*64*Tc, or about 944 ns. Such a large error </w:t>
      </w:r>
      <w:r w:rsidR="00512A1F">
        <w:rPr>
          <w:bCs/>
          <w:sz w:val="20"/>
          <w:szCs w:val="20"/>
        </w:rPr>
        <w:t xml:space="preserve">does not allow </w:t>
      </w:r>
      <w:r w:rsidR="00986217">
        <w:rPr>
          <w:bCs/>
          <w:sz w:val="20"/>
          <w:szCs w:val="20"/>
        </w:rPr>
        <w:t>location verification with 10 km accuracy in NTN</w:t>
      </w:r>
      <w:r w:rsidR="00661519">
        <w:rPr>
          <w:bCs/>
          <w:sz w:val="20"/>
          <w:szCs w:val="20"/>
        </w:rPr>
        <w:t xml:space="preserve"> as will be </w:t>
      </w:r>
      <w:r w:rsidR="00B20531">
        <w:rPr>
          <w:bCs/>
          <w:sz w:val="20"/>
          <w:szCs w:val="20"/>
        </w:rPr>
        <w:t>clear in the subsequent simulation results</w:t>
      </w:r>
      <w:r w:rsidR="00661519">
        <w:rPr>
          <w:bCs/>
          <w:sz w:val="20"/>
          <w:szCs w:val="20"/>
        </w:rPr>
        <w:t xml:space="preserve">. Hence, both DL RS and UL SRS are needed in NTN for accurate RTT measurement. </w:t>
      </w:r>
    </w:p>
    <w:p w14:paraId="467D5A85" w14:textId="77777777" w:rsidR="00C40A36" w:rsidRDefault="00C40A36" w:rsidP="00EA25E5">
      <w:pPr>
        <w:pStyle w:val="NormalWeb"/>
        <w:spacing w:before="0" w:beforeAutospacing="0" w:after="0" w:afterAutospacing="0"/>
        <w:jc w:val="both"/>
        <w:rPr>
          <w:bCs/>
          <w:sz w:val="20"/>
          <w:szCs w:val="20"/>
        </w:rPr>
      </w:pPr>
    </w:p>
    <w:p w14:paraId="7E46B7A7" w14:textId="6BAC2717" w:rsidR="007A3108" w:rsidRDefault="009C63C8" w:rsidP="000E7D52">
      <w:pPr>
        <w:pStyle w:val="NormalWeb"/>
        <w:spacing w:before="0" w:beforeAutospacing="0" w:after="0" w:afterAutospacing="0"/>
        <w:jc w:val="both"/>
      </w:pPr>
      <w:r>
        <w:rPr>
          <w:bCs/>
          <w:sz w:val="20"/>
          <w:szCs w:val="20"/>
        </w:rPr>
        <w:t xml:space="preserve">In the above discussion, </w:t>
      </w:r>
      <w:r w:rsidR="00BB13D5">
        <w:rPr>
          <w:bCs/>
          <w:sz w:val="20"/>
          <w:szCs w:val="20"/>
        </w:rPr>
        <w:t>the RTT</w:t>
      </w:r>
      <w:r w:rsidR="00EF07E5">
        <w:rPr>
          <w:bCs/>
          <w:sz w:val="20"/>
          <w:szCs w:val="20"/>
        </w:rPr>
        <w:t xml:space="preserve"> obtained by the above procedure </w:t>
      </w:r>
      <w:r w:rsidR="00873C10">
        <w:rPr>
          <w:bCs/>
          <w:sz w:val="20"/>
          <w:szCs w:val="20"/>
        </w:rPr>
        <w:t xml:space="preserve">is sum of </w:t>
      </w:r>
      <w:r w:rsidR="00161618">
        <w:rPr>
          <w:bCs/>
          <w:sz w:val="20"/>
          <w:szCs w:val="20"/>
        </w:rPr>
        <w:t>two propagation delays at different time</w:t>
      </w:r>
      <w:r w:rsidR="005E5B79">
        <w:rPr>
          <w:bCs/>
          <w:sz w:val="20"/>
          <w:szCs w:val="20"/>
        </w:rPr>
        <w:t>s, i.e., t0 and t1</w:t>
      </w:r>
      <w:r w:rsidR="00161618">
        <w:rPr>
          <w:bCs/>
          <w:sz w:val="20"/>
          <w:szCs w:val="20"/>
        </w:rPr>
        <w:t>.</w:t>
      </w:r>
      <w:r w:rsidR="00C03B8B">
        <w:rPr>
          <w:bCs/>
          <w:sz w:val="20"/>
          <w:szCs w:val="20"/>
        </w:rPr>
        <w:t xml:space="preserve"> For </w:t>
      </w:r>
      <w:r w:rsidR="003C5225">
        <w:rPr>
          <w:bCs/>
          <w:sz w:val="20"/>
          <w:szCs w:val="20"/>
        </w:rPr>
        <w:t xml:space="preserve">verification of UE location, the so-obtained RTT </w:t>
      </w:r>
      <w:r w:rsidR="00BF7722">
        <w:rPr>
          <w:bCs/>
          <w:sz w:val="20"/>
          <w:szCs w:val="20"/>
        </w:rPr>
        <w:t>can be a</w:t>
      </w:r>
      <w:r w:rsidR="00301965">
        <w:rPr>
          <w:bCs/>
          <w:sz w:val="20"/>
          <w:szCs w:val="20"/>
        </w:rPr>
        <w:t>n</w:t>
      </w:r>
      <w:r w:rsidR="00BF7722">
        <w:rPr>
          <w:bCs/>
          <w:sz w:val="20"/>
          <w:szCs w:val="20"/>
        </w:rPr>
        <w:t xml:space="preserve"> </w:t>
      </w:r>
      <w:r w:rsidR="00301965">
        <w:rPr>
          <w:bCs/>
          <w:sz w:val="20"/>
          <w:szCs w:val="20"/>
        </w:rPr>
        <w:t xml:space="preserve">approximate of the RTT at time (t0+t1)/2 </w:t>
      </w:r>
      <w:r w:rsidR="00353015">
        <w:rPr>
          <w:bCs/>
          <w:sz w:val="20"/>
          <w:szCs w:val="20"/>
        </w:rPr>
        <w:t xml:space="preserve">, </w:t>
      </w:r>
      <w:r w:rsidR="005E5B79">
        <w:rPr>
          <w:bCs/>
          <w:sz w:val="20"/>
          <w:szCs w:val="20"/>
        </w:rPr>
        <w:t xml:space="preserve">Due to satellite movement, the DL propagation delay and UL propagation delay </w:t>
      </w:r>
      <w:r w:rsidR="00734B45">
        <w:rPr>
          <w:bCs/>
          <w:sz w:val="20"/>
          <w:szCs w:val="20"/>
        </w:rPr>
        <w:t xml:space="preserve"> </w:t>
      </w:r>
      <w:r w:rsidR="00BB13D5">
        <w:rPr>
          <w:bCs/>
          <w:sz w:val="20"/>
          <w:szCs w:val="20"/>
        </w:rPr>
        <w:t xml:space="preserve">assumed </w:t>
      </w:r>
      <w:r w:rsidR="00074918">
        <w:rPr>
          <w:bCs/>
          <w:sz w:val="20"/>
          <w:szCs w:val="20"/>
        </w:rPr>
        <w:t xml:space="preserve"> </w:t>
      </w:r>
      <w:r w:rsidR="00CC0F7A">
        <w:rPr>
          <w:bCs/>
          <w:sz w:val="20"/>
          <w:szCs w:val="20"/>
        </w:rPr>
        <w:t>the RTT is measured as the t</w:t>
      </w:r>
      <w:r w:rsidR="00F613D9">
        <w:rPr>
          <w:bCs/>
          <w:sz w:val="20"/>
          <w:szCs w:val="20"/>
        </w:rPr>
        <w:t>1-t0-T</w:t>
      </w:r>
      <w:r w:rsidR="00F613D9" w:rsidRPr="001D430C">
        <w:rPr>
          <w:bCs/>
          <w:sz w:val="20"/>
          <w:szCs w:val="20"/>
          <w:vertAlign w:val="subscript"/>
        </w:rPr>
        <w:t>UE-RX</w:t>
      </w:r>
      <w:r w:rsidR="00F613D9">
        <w:rPr>
          <w:bCs/>
          <w:sz w:val="20"/>
          <w:szCs w:val="20"/>
        </w:rPr>
        <w:t>-T</w:t>
      </w:r>
      <w:r w:rsidR="00F613D9" w:rsidRPr="001D430C">
        <w:rPr>
          <w:bCs/>
          <w:sz w:val="20"/>
          <w:szCs w:val="20"/>
          <w:vertAlign w:val="subscript"/>
        </w:rPr>
        <w:t>UE-RX</w:t>
      </w:r>
      <w:r w:rsidR="001D430C">
        <w:rPr>
          <w:bCs/>
          <w:sz w:val="20"/>
          <w:szCs w:val="20"/>
        </w:rPr>
        <w:t xml:space="preserve">. </w:t>
      </w:r>
      <w:r w:rsidR="007A3108">
        <w:t>PRS and SRS measurement error</w:t>
      </w:r>
    </w:p>
    <w:p w14:paraId="76A28E31" w14:textId="04DD166A" w:rsidR="004F57B0" w:rsidRDefault="002D3CC0" w:rsidP="004F57B0">
      <w:pPr>
        <w:rPr>
          <w:lang w:val="en-GB"/>
        </w:rPr>
      </w:pPr>
      <w:r>
        <w:rPr>
          <w:lang w:val="en-GB"/>
        </w:rPr>
        <w:t xml:space="preserve">We evaluate the </w:t>
      </w:r>
      <w:r w:rsidR="00B47855">
        <w:rPr>
          <w:lang w:val="en-GB"/>
        </w:rPr>
        <w:t>timing measurement performance for DL-PRS and UL-SRS</w:t>
      </w:r>
      <w:r w:rsidR="00097009">
        <w:rPr>
          <w:lang w:val="en-GB"/>
        </w:rPr>
        <w:t xml:space="preserve"> in the NTN case. The UE antenna gain is assumed to be -5.5 dB as updated in RAN#9</w:t>
      </w:r>
      <w:r w:rsidR="00EE282F">
        <w:rPr>
          <w:lang w:val="en-GB"/>
        </w:rPr>
        <w:t xml:space="preserve">7e. </w:t>
      </w:r>
    </w:p>
    <w:tbl>
      <w:tblPr>
        <w:tblStyle w:val="TableGrid"/>
        <w:tblW w:w="0" w:type="auto"/>
        <w:jc w:val="center"/>
        <w:tblLook w:val="04A0" w:firstRow="1" w:lastRow="0" w:firstColumn="1" w:lastColumn="0" w:noHBand="0" w:noVBand="1"/>
      </w:tblPr>
      <w:tblGrid>
        <w:gridCol w:w="4812"/>
        <w:gridCol w:w="2434"/>
      </w:tblGrid>
      <w:tr w:rsidR="008A4AC2" w14:paraId="6A41CCDA" w14:textId="77777777" w:rsidTr="00D97B93">
        <w:trPr>
          <w:trHeight w:val="557"/>
          <w:jc w:val="center"/>
        </w:trPr>
        <w:tc>
          <w:tcPr>
            <w:tcW w:w="0" w:type="auto"/>
          </w:tcPr>
          <w:p w14:paraId="3D6407D6" w14:textId="77777777" w:rsidR="008A4AC2" w:rsidRPr="003577D5" w:rsidRDefault="008A4AC2" w:rsidP="00B3403D">
            <w:pPr>
              <w:spacing w:after="0" w:line="240" w:lineRule="auto"/>
              <w:jc w:val="center"/>
              <w:rPr>
                <w:sz w:val="18"/>
                <w:szCs w:val="18"/>
              </w:rPr>
            </w:pPr>
            <w:r w:rsidRPr="003577D5">
              <w:rPr>
                <w:rFonts w:ascii="Microsoft Sans Serif" w:eastAsia="Microsoft Sans Serif" w:hAnsi="Microsoft Sans Serif" w:cs="Microsoft Sans Serif"/>
                <w:b/>
                <w:bCs/>
                <w:color w:val="000000" w:themeColor="text1"/>
                <w:sz w:val="18"/>
                <w:szCs w:val="18"/>
              </w:rPr>
              <w:t>Parameter</w:t>
            </w:r>
          </w:p>
        </w:tc>
        <w:tc>
          <w:tcPr>
            <w:tcW w:w="0" w:type="auto"/>
          </w:tcPr>
          <w:p w14:paraId="418D7156" w14:textId="77777777" w:rsidR="008A4AC2" w:rsidRPr="003577D5" w:rsidRDefault="008A4AC2" w:rsidP="00B3403D">
            <w:pPr>
              <w:spacing w:after="0" w:line="240" w:lineRule="auto"/>
              <w:jc w:val="center"/>
              <w:rPr>
                <w:sz w:val="18"/>
                <w:szCs w:val="18"/>
              </w:rPr>
            </w:pPr>
            <w:r>
              <w:rPr>
                <w:rFonts w:ascii="Microsoft Sans Serif" w:eastAsia="Microsoft Sans Serif" w:hAnsi="Microsoft Sans Serif" w:cs="Microsoft Sans Serif"/>
                <w:b/>
                <w:bCs/>
                <w:color w:val="000000" w:themeColor="text1"/>
                <w:sz w:val="18"/>
                <w:szCs w:val="18"/>
              </w:rPr>
              <w:t>Description/Value</w:t>
            </w:r>
          </w:p>
        </w:tc>
      </w:tr>
      <w:tr w:rsidR="008A4AC2" w14:paraId="12BD9D51" w14:textId="77777777" w:rsidTr="00D97B93">
        <w:trPr>
          <w:trHeight w:val="557"/>
          <w:jc w:val="center"/>
        </w:trPr>
        <w:tc>
          <w:tcPr>
            <w:tcW w:w="0" w:type="auto"/>
          </w:tcPr>
          <w:p w14:paraId="795CB483"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Channel model (baseline, otherwise state any modifications)</w:t>
            </w:r>
          </w:p>
        </w:tc>
        <w:tc>
          <w:tcPr>
            <w:tcW w:w="0" w:type="auto"/>
          </w:tcPr>
          <w:p w14:paraId="74860650" w14:textId="77777777" w:rsidR="008A4AC2" w:rsidRPr="00007D1F" w:rsidRDefault="008A4AC2" w:rsidP="00B3403D">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38.811</w:t>
            </w:r>
          </w:p>
          <w:p w14:paraId="54AD2DA9"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LEO-600, S band, Set-1, Rural LOS</w:t>
            </w:r>
          </w:p>
        </w:tc>
      </w:tr>
      <w:tr w:rsidR="008A4AC2" w14:paraId="3004393A" w14:textId="77777777" w:rsidTr="00D97B93">
        <w:trPr>
          <w:trHeight w:val="557"/>
          <w:jc w:val="center"/>
        </w:trPr>
        <w:tc>
          <w:tcPr>
            <w:tcW w:w="0" w:type="auto"/>
          </w:tcPr>
          <w:p w14:paraId="0F48D5A4"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Carrier frequency</w:t>
            </w:r>
          </w:p>
        </w:tc>
        <w:tc>
          <w:tcPr>
            <w:tcW w:w="0" w:type="auto"/>
          </w:tcPr>
          <w:p w14:paraId="7838A44E"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2 GHz</w:t>
            </w:r>
          </w:p>
        </w:tc>
      </w:tr>
      <w:tr w:rsidR="008A4AC2" w14:paraId="1F8913AE" w14:textId="77777777" w:rsidTr="00D97B93">
        <w:trPr>
          <w:trHeight w:val="557"/>
          <w:jc w:val="center"/>
        </w:trPr>
        <w:tc>
          <w:tcPr>
            <w:tcW w:w="0" w:type="auto"/>
          </w:tcPr>
          <w:p w14:paraId="2D142756"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Subcarrier spacing</w:t>
            </w:r>
          </w:p>
        </w:tc>
        <w:tc>
          <w:tcPr>
            <w:tcW w:w="0" w:type="auto"/>
          </w:tcPr>
          <w:p w14:paraId="7935C9BB"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15 kHz</w:t>
            </w:r>
          </w:p>
        </w:tc>
      </w:tr>
      <w:tr w:rsidR="008A4AC2" w14:paraId="377DB38B" w14:textId="77777777" w:rsidTr="00D97B93">
        <w:trPr>
          <w:trHeight w:val="557"/>
          <w:jc w:val="center"/>
        </w:trPr>
        <w:tc>
          <w:tcPr>
            <w:tcW w:w="0" w:type="auto"/>
          </w:tcPr>
          <w:p w14:paraId="68C4C0B7"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Transmission Bandwidth</w:t>
            </w:r>
          </w:p>
        </w:tc>
        <w:tc>
          <w:tcPr>
            <w:tcW w:w="0" w:type="auto"/>
          </w:tcPr>
          <w:p w14:paraId="5F2229C2" w14:textId="77777777" w:rsidR="008A4AC2" w:rsidRPr="00007D1F" w:rsidRDefault="008A4AC2" w:rsidP="00B3403D">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10 MHz</w:t>
            </w:r>
          </w:p>
          <w:p w14:paraId="3CA8EC4A"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10 MHz</w:t>
            </w:r>
          </w:p>
        </w:tc>
      </w:tr>
      <w:tr w:rsidR="008A4AC2" w14:paraId="25394F50" w14:textId="77777777" w:rsidTr="00D97B93">
        <w:trPr>
          <w:trHeight w:val="557"/>
          <w:jc w:val="center"/>
        </w:trPr>
        <w:tc>
          <w:tcPr>
            <w:tcW w:w="0" w:type="auto"/>
          </w:tcPr>
          <w:p w14:paraId="6C5D9B1C"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Physical Structure and Resource Allocation (RE pattern)</w:t>
            </w:r>
          </w:p>
        </w:tc>
        <w:tc>
          <w:tcPr>
            <w:tcW w:w="0" w:type="auto"/>
          </w:tcPr>
          <w:p w14:paraId="5E14632D" w14:textId="77777777" w:rsidR="008A4AC2" w:rsidRPr="00007D1F" w:rsidRDefault="008A4AC2" w:rsidP="00B3403D">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Comb-1</w:t>
            </w:r>
          </w:p>
          <w:p w14:paraId="4F2DA5AA" w14:textId="686E1940"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Comb</w:t>
            </w:r>
            <w:r w:rsidR="00B663CE">
              <w:rPr>
                <w:rFonts w:ascii="Microsoft Sans Serif" w:eastAsia="Microsoft Sans Serif" w:hAnsi="Microsoft Sans Serif" w:cs="Microsoft Sans Serif"/>
                <w:color w:val="000000" w:themeColor="text1"/>
                <w:sz w:val="14"/>
                <w:szCs w:val="14"/>
              </w:rPr>
              <w:t xml:space="preserve"> </w:t>
            </w:r>
            <w:r w:rsidRPr="00007D1F">
              <w:rPr>
                <w:rFonts w:ascii="Microsoft Sans Serif" w:eastAsia="Microsoft Sans Serif" w:hAnsi="Microsoft Sans Serif" w:cs="Microsoft Sans Serif"/>
                <w:color w:val="000000" w:themeColor="text1"/>
                <w:sz w:val="14"/>
                <w:szCs w:val="14"/>
              </w:rPr>
              <w:t>-1</w:t>
            </w:r>
            <w:r>
              <w:rPr>
                <w:rFonts w:ascii="Microsoft Sans Serif" w:eastAsia="Microsoft Sans Serif" w:hAnsi="Microsoft Sans Serif" w:cs="Microsoft Sans Serif"/>
                <w:color w:val="000000" w:themeColor="text1"/>
                <w:sz w:val="14"/>
                <w:szCs w:val="14"/>
              </w:rPr>
              <w:t>2</w:t>
            </w:r>
          </w:p>
        </w:tc>
      </w:tr>
      <w:tr w:rsidR="008A4AC2" w14:paraId="7A272C5F" w14:textId="77777777" w:rsidTr="00D97B93">
        <w:trPr>
          <w:trHeight w:val="557"/>
          <w:jc w:val="center"/>
        </w:trPr>
        <w:tc>
          <w:tcPr>
            <w:tcW w:w="0" w:type="auto"/>
          </w:tcPr>
          <w:p w14:paraId="22A480C3"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Reference signal (type of sequence, number of ports, …)</w:t>
            </w:r>
          </w:p>
        </w:tc>
        <w:tc>
          <w:tcPr>
            <w:tcW w:w="0" w:type="auto"/>
          </w:tcPr>
          <w:p w14:paraId="1BEC845F" w14:textId="77777777" w:rsidR="008A4AC2" w:rsidRPr="00007D1F" w:rsidRDefault="008A4AC2" w:rsidP="00B3403D">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PRS, Gold, 1-port</w:t>
            </w:r>
          </w:p>
          <w:p w14:paraId="5B9EE795"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SRS, ZC, 1-port</w:t>
            </w:r>
          </w:p>
        </w:tc>
      </w:tr>
      <w:tr w:rsidR="008A4AC2" w14:paraId="134BC7A1" w14:textId="77777777" w:rsidTr="00D97B93">
        <w:trPr>
          <w:trHeight w:val="557"/>
          <w:jc w:val="center"/>
        </w:trPr>
        <w:tc>
          <w:tcPr>
            <w:tcW w:w="0" w:type="auto"/>
          </w:tcPr>
          <w:p w14:paraId="4BDE3245"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Number of symbols used per occasion</w:t>
            </w:r>
          </w:p>
        </w:tc>
        <w:tc>
          <w:tcPr>
            <w:tcW w:w="0" w:type="auto"/>
          </w:tcPr>
          <w:p w14:paraId="263B615A" w14:textId="77777777" w:rsidR="008A4AC2" w:rsidRPr="00007D1F" w:rsidRDefault="008A4AC2" w:rsidP="00B3403D">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 1</w:t>
            </w:r>
          </w:p>
          <w:p w14:paraId="4F127CD5"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UL: 1</w:t>
            </w:r>
            <w:r>
              <w:rPr>
                <w:rFonts w:ascii="Microsoft Sans Serif" w:eastAsia="Microsoft Sans Serif" w:hAnsi="Microsoft Sans Serif" w:cs="Microsoft Sans Serif"/>
                <w:color w:val="000000" w:themeColor="text1"/>
                <w:sz w:val="14"/>
                <w:szCs w:val="14"/>
              </w:rPr>
              <w:t>2</w:t>
            </w:r>
          </w:p>
        </w:tc>
      </w:tr>
      <w:tr w:rsidR="008A4AC2" w14:paraId="5D1BF7BD" w14:textId="77777777" w:rsidTr="00D97B93">
        <w:trPr>
          <w:trHeight w:val="557"/>
          <w:jc w:val="center"/>
        </w:trPr>
        <w:tc>
          <w:tcPr>
            <w:tcW w:w="0" w:type="auto"/>
          </w:tcPr>
          <w:p w14:paraId="5D363391"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b/>
                <w:bCs/>
                <w:color w:val="000000" w:themeColor="text1"/>
                <w:sz w:val="14"/>
                <w:szCs w:val="14"/>
              </w:rPr>
              <w:t>Interference modelling (ideal muting, or other)</w:t>
            </w:r>
          </w:p>
        </w:tc>
        <w:tc>
          <w:tcPr>
            <w:tcW w:w="0" w:type="auto"/>
          </w:tcPr>
          <w:p w14:paraId="036537D7" w14:textId="77777777" w:rsidR="008A4AC2" w:rsidRPr="00007D1F" w:rsidRDefault="008A4AC2" w:rsidP="00B3403D">
            <w:pPr>
              <w:spacing w:after="0" w:line="240" w:lineRule="auto"/>
              <w:jc w:val="center"/>
              <w:rPr>
                <w:rFonts w:ascii="Microsoft Sans Serif" w:hAnsi="Microsoft Sans Serif" w:cs="Microsoft Sans Serif"/>
                <w:sz w:val="14"/>
                <w:szCs w:val="14"/>
              </w:rPr>
            </w:pPr>
            <w:r w:rsidRPr="00007D1F">
              <w:rPr>
                <w:rFonts w:ascii="Microsoft Sans Serif" w:eastAsia="Microsoft Sans Serif" w:hAnsi="Microsoft Sans Serif" w:cs="Microsoft Sans Serif"/>
                <w:color w:val="000000" w:themeColor="text1"/>
                <w:sz w:val="14"/>
                <w:szCs w:val="14"/>
              </w:rPr>
              <w:t>Ideal muting</w:t>
            </w:r>
          </w:p>
        </w:tc>
      </w:tr>
      <w:tr w:rsidR="008A4AC2" w14:paraId="6FEFE2F1" w14:textId="77777777" w:rsidTr="00D97B93">
        <w:trPr>
          <w:trHeight w:val="557"/>
          <w:jc w:val="center"/>
        </w:trPr>
        <w:tc>
          <w:tcPr>
            <w:tcW w:w="0" w:type="auto"/>
          </w:tcPr>
          <w:p w14:paraId="14FBF630" w14:textId="77777777" w:rsidR="008A4AC2" w:rsidRPr="00007D1F" w:rsidRDefault="008A4AC2" w:rsidP="00B3403D">
            <w:pPr>
              <w:spacing w:after="0" w:line="240" w:lineRule="auto"/>
              <w:jc w:val="center"/>
              <w:rPr>
                <w:rFonts w:ascii="Microsoft Sans Serif" w:eastAsia="Microsoft Sans Serif" w:hAnsi="Microsoft Sans Serif" w:cs="Microsoft Sans Serif"/>
                <w:b/>
                <w:bCs/>
                <w:color w:val="000000" w:themeColor="text1"/>
                <w:sz w:val="14"/>
                <w:szCs w:val="14"/>
              </w:rPr>
            </w:pPr>
            <w:r w:rsidRPr="00007D1F">
              <w:rPr>
                <w:rFonts w:ascii="Microsoft Sans Serif" w:eastAsia="Microsoft Sans Serif" w:hAnsi="Microsoft Sans Serif" w:cs="Microsoft Sans Serif"/>
                <w:b/>
                <w:bCs/>
                <w:color w:val="000000" w:themeColor="text1"/>
                <w:sz w:val="14"/>
                <w:szCs w:val="14"/>
              </w:rPr>
              <w:t>Delay between symbol boundary and first path</w:t>
            </w:r>
          </w:p>
        </w:tc>
        <w:tc>
          <w:tcPr>
            <w:tcW w:w="0" w:type="auto"/>
          </w:tcPr>
          <w:p w14:paraId="212051D4" w14:textId="48166945" w:rsidR="008A4AC2" w:rsidRPr="00007D1F" w:rsidRDefault="008A4AC2" w:rsidP="00B3403D">
            <w:pPr>
              <w:spacing w:after="0" w:line="240" w:lineRule="auto"/>
              <w:jc w:val="center"/>
              <w:rPr>
                <w:rFonts w:ascii="Microsoft Sans Serif" w:eastAsia="Microsoft Sans Serif" w:hAnsi="Microsoft Sans Serif" w:cs="Microsoft Sans Serif"/>
                <w:color w:val="000000" w:themeColor="text1"/>
                <w:sz w:val="14"/>
                <w:szCs w:val="14"/>
              </w:rPr>
            </w:pPr>
            <w:r w:rsidRPr="00007D1F">
              <w:rPr>
                <w:rFonts w:ascii="Microsoft Sans Serif" w:eastAsia="Microsoft Sans Serif" w:hAnsi="Microsoft Sans Serif" w:cs="Microsoft Sans Serif"/>
                <w:color w:val="000000" w:themeColor="text1"/>
                <w:sz w:val="14"/>
                <w:szCs w:val="14"/>
              </w:rPr>
              <w:t>DL,UL: Uniform in [0,</w:t>
            </w:r>
            <w:r w:rsidR="004C69DE">
              <w:rPr>
                <w:rFonts w:ascii="Microsoft Sans Serif" w:eastAsia="Microsoft Sans Serif" w:hAnsi="Microsoft Sans Serif" w:cs="Microsoft Sans Serif"/>
                <w:color w:val="000000" w:themeColor="text1"/>
                <w:sz w:val="14"/>
                <w:szCs w:val="14"/>
              </w:rPr>
              <w:t>1000</w:t>
            </w:r>
            <w:r w:rsidRPr="00007D1F">
              <w:rPr>
                <w:rFonts w:ascii="Microsoft Sans Serif" w:eastAsia="Microsoft Sans Serif" w:hAnsi="Microsoft Sans Serif" w:cs="Microsoft Sans Serif"/>
                <w:color w:val="000000" w:themeColor="text1"/>
                <w:sz w:val="14"/>
                <w:szCs w:val="14"/>
              </w:rPr>
              <w:t>]ns</w:t>
            </w:r>
          </w:p>
        </w:tc>
      </w:tr>
    </w:tbl>
    <w:p w14:paraId="4C429302" w14:textId="77777777" w:rsidR="00287A9D" w:rsidRDefault="00287A9D" w:rsidP="004F57B0">
      <w:pPr>
        <w:rPr>
          <w:lang w:val="en-GB"/>
        </w:rPr>
      </w:pPr>
    </w:p>
    <w:p w14:paraId="734B02D6" w14:textId="77777777" w:rsidR="00D97B93" w:rsidRDefault="00F1224A" w:rsidP="00D97B93">
      <w:pPr>
        <w:keepNext/>
        <w:jc w:val="center"/>
      </w:pPr>
      <w:r w:rsidRPr="00F1224A">
        <w:rPr>
          <w:noProof/>
        </w:rPr>
        <w:drawing>
          <wp:inline distT="0" distB="0" distL="0" distR="0" wp14:anchorId="1FC84AF5" wp14:editId="6461A03B">
            <wp:extent cx="3017497" cy="2262215"/>
            <wp:effectExtent l="0" t="0" r="0" b="5080"/>
            <wp:docPr id="8" name="Picture 3" descr="Chart, line 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Chart, line 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pic:blipFill>
                  <pic:spPr>
                    <a:xfrm>
                      <a:off x="0" y="0"/>
                      <a:ext cx="3028762" cy="2270661"/>
                    </a:xfrm>
                    <a:prstGeom prst="rect">
                      <a:avLst/>
                    </a:prstGeom>
                  </pic:spPr>
                </pic:pic>
              </a:graphicData>
            </a:graphic>
          </wp:inline>
        </w:drawing>
      </w:r>
    </w:p>
    <w:p w14:paraId="1FB8C26E" w14:textId="71156062" w:rsidR="00D97B93" w:rsidRDefault="00D97B93" w:rsidP="00D97B93">
      <w:pPr>
        <w:pStyle w:val="Caption"/>
        <w:jc w:val="center"/>
      </w:pPr>
      <w:r>
        <w:t xml:space="preserve">Figure </w:t>
      </w:r>
      <w:fldSimple w:instr=" SEQ Figure \* ARABIC ">
        <w:r w:rsidR="000E34E2">
          <w:rPr>
            <w:noProof/>
          </w:rPr>
          <w:t>6</w:t>
        </w:r>
      </w:fldSimple>
      <w:r w:rsidR="00BF327B">
        <w:t>.</w:t>
      </w:r>
      <w:r>
        <w:t xml:space="preserve"> Timing measurement Error for PRS</w:t>
      </w:r>
    </w:p>
    <w:p w14:paraId="351E82DA" w14:textId="1F2DC030" w:rsidR="00D97B93" w:rsidRDefault="00B663CE" w:rsidP="00EB3CF9">
      <w:pPr>
        <w:keepNext/>
        <w:jc w:val="center"/>
      </w:pPr>
      <w:r w:rsidRPr="00B663CE">
        <w:rPr>
          <w:noProof/>
        </w:rPr>
        <w:drawing>
          <wp:inline distT="0" distB="0" distL="0" distR="0" wp14:anchorId="7B749F70" wp14:editId="55BDABA1">
            <wp:extent cx="2946634" cy="2209090"/>
            <wp:effectExtent l="0" t="0" r="6350" b="1270"/>
            <wp:docPr id="11" name="Picture 3" descr="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0731" cy="2227156"/>
                    </a:xfrm>
                    <a:prstGeom prst="rect">
                      <a:avLst/>
                    </a:prstGeom>
                  </pic:spPr>
                </pic:pic>
              </a:graphicData>
            </a:graphic>
          </wp:inline>
        </w:drawing>
      </w:r>
    </w:p>
    <w:p w14:paraId="6986E26E" w14:textId="41E26353" w:rsidR="00EE282F" w:rsidRDefault="00D97B93" w:rsidP="00D97B93">
      <w:pPr>
        <w:pStyle w:val="Caption"/>
        <w:jc w:val="center"/>
      </w:pPr>
      <w:r>
        <w:t xml:space="preserve">Figure </w:t>
      </w:r>
      <w:fldSimple w:instr=" SEQ Figure \* ARABIC ">
        <w:r w:rsidR="000E34E2">
          <w:rPr>
            <w:noProof/>
          </w:rPr>
          <w:t>7</w:t>
        </w:r>
      </w:fldSimple>
      <w:r w:rsidR="00BF327B">
        <w:t>.</w:t>
      </w:r>
      <w:r>
        <w:t xml:space="preserve"> Timing Measurement Error for SRS</w:t>
      </w:r>
    </w:p>
    <w:p w14:paraId="675AB1C3" w14:textId="1D628273" w:rsidR="00EB3CF9" w:rsidRDefault="00EB3CF9" w:rsidP="00EB3CF9"/>
    <w:p w14:paraId="67332BE0" w14:textId="77777777" w:rsidR="00EB3CF9" w:rsidRPr="00EB3CF9" w:rsidRDefault="00EB3CF9" w:rsidP="00EB3CF9"/>
    <w:p w14:paraId="236F617C" w14:textId="30063822" w:rsidR="00EB3CF9" w:rsidRDefault="00EB3CF9" w:rsidP="00EB3CF9">
      <w:pPr>
        <w:pStyle w:val="Caption"/>
        <w:keepNext/>
        <w:jc w:val="center"/>
      </w:pPr>
      <w:r>
        <w:t xml:space="preserve">Table </w:t>
      </w:r>
      <w:fldSimple w:instr=" SEQ Table \* ARABIC ">
        <w:r>
          <w:rPr>
            <w:noProof/>
          </w:rPr>
          <w:t>1</w:t>
        </w:r>
      </w:fldSimple>
      <w:r w:rsidR="00BF327B">
        <w:t>.</w:t>
      </w:r>
      <w:r>
        <w:t xml:space="preserve"> </w:t>
      </w:r>
      <w:r w:rsidRPr="0053247B">
        <w:t xml:space="preserve">Timing </w:t>
      </w:r>
      <w:r w:rsidR="00636B8A">
        <w:t>m</w:t>
      </w:r>
      <w:r w:rsidRPr="0053247B">
        <w:t xml:space="preserve">easurement </w:t>
      </w:r>
      <w:r w:rsidR="00636B8A">
        <w:t>e</w:t>
      </w:r>
      <w:r w:rsidRPr="0053247B">
        <w:t xml:space="preserve">rror </w:t>
      </w:r>
      <w:r w:rsidR="00636B8A">
        <w:t xml:space="preserve">of </w:t>
      </w:r>
      <w:r w:rsidRPr="0053247B">
        <w:t>90 and 95 percentile</w:t>
      </w:r>
      <w:r>
        <w:t>.</w:t>
      </w:r>
    </w:p>
    <w:tbl>
      <w:tblPr>
        <w:tblW w:w="7220" w:type="dxa"/>
        <w:jc w:val="center"/>
        <w:tblCellMar>
          <w:left w:w="0" w:type="dxa"/>
          <w:right w:w="0" w:type="dxa"/>
        </w:tblCellMar>
        <w:tblLook w:val="0420" w:firstRow="1" w:lastRow="0" w:firstColumn="0" w:lastColumn="0" w:noHBand="0" w:noVBand="1"/>
      </w:tblPr>
      <w:tblGrid>
        <w:gridCol w:w="1478"/>
        <w:gridCol w:w="1443"/>
        <w:gridCol w:w="1443"/>
        <w:gridCol w:w="1428"/>
        <w:gridCol w:w="1428"/>
      </w:tblGrid>
      <w:tr w:rsidR="00550DCC" w:rsidRPr="00A76B61" w14:paraId="7CE0F7A9" w14:textId="77777777" w:rsidTr="00EB3CF9">
        <w:trPr>
          <w:trHeight w:val="288"/>
          <w:jc w:val="center"/>
        </w:trPr>
        <w:tc>
          <w:tcPr>
            <w:tcW w:w="147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F2D5149" w14:textId="77777777" w:rsid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Measurement error</w:t>
            </w:r>
          </w:p>
          <w:p w14:paraId="5F169B25" w14:textId="111B4A5B"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(ns)</w:t>
            </w:r>
          </w:p>
        </w:tc>
        <w:tc>
          <w:tcPr>
            <w:tcW w:w="2886"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2CB06046" w14:textId="227B7E0A"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PRS</w:t>
            </w:r>
          </w:p>
        </w:tc>
        <w:tc>
          <w:tcPr>
            <w:tcW w:w="2856" w:type="dxa"/>
            <w:gridSpan w:val="2"/>
            <w:tcBorders>
              <w:top w:val="single" w:sz="8" w:space="0" w:color="FFFFFF"/>
              <w:left w:val="single" w:sz="8" w:space="0" w:color="FFFFFF"/>
              <w:bottom w:val="single" w:sz="24" w:space="0" w:color="FFFFFF"/>
              <w:right w:val="single" w:sz="8" w:space="0" w:color="FFFFFF"/>
            </w:tcBorders>
            <w:shd w:val="clear" w:color="auto" w:fill="4472C4"/>
          </w:tcPr>
          <w:p w14:paraId="558F7DFB" w14:textId="57A9D944"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SRS</w:t>
            </w:r>
          </w:p>
        </w:tc>
      </w:tr>
      <w:tr w:rsidR="00550DCC" w:rsidRPr="00A76B61" w14:paraId="3087CCBB" w14:textId="0ED2CFE7" w:rsidTr="00EB3CF9">
        <w:trPr>
          <w:trHeight w:val="288"/>
          <w:jc w:val="center"/>
        </w:trPr>
        <w:tc>
          <w:tcPr>
            <w:tcW w:w="147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166053F" w14:textId="4F9B394A"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Oversampling</w:t>
            </w:r>
          </w:p>
        </w:tc>
        <w:tc>
          <w:tcPr>
            <w:tcW w:w="144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1E40121"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90%</w:t>
            </w:r>
          </w:p>
        </w:tc>
        <w:tc>
          <w:tcPr>
            <w:tcW w:w="144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30C0E26"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95%</w:t>
            </w:r>
          </w:p>
        </w:tc>
        <w:tc>
          <w:tcPr>
            <w:tcW w:w="1428" w:type="dxa"/>
            <w:tcBorders>
              <w:top w:val="single" w:sz="8" w:space="0" w:color="FFFFFF"/>
              <w:left w:val="single" w:sz="8" w:space="0" w:color="FFFFFF"/>
              <w:bottom w:val="single" w:sz="24" w:space="0" w:color="FFFFFF"/>
              <w:right w:val="single" w:sz="8" w:space="0" w:color="FFFFFF"/>
            </w:tcBorders>
            <w:shd w:val="clear" w:color="auto" w:fill="4472C4"/>
          </w:tcPr>
          <w:p w14:paraId="77023069" w14:textId="00E3D989"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90%</w:t>
            </w:r>
          </w:p>
        </w:tc>
        <w:tc>
          <w:tcPr>
            <w:tcW w:w="1428" w:type="dxa"/>
            <w:tcBorders>
              <w:top w:val="single" w:sz="8" w:space="0" w:color="FFFFFF"/>
              <w:left w:val="single" w:sz="8" w:space="0" w:color="FFFFFF"/>
              <w:bottom w:val="single" w:sz="24" w:space="0" w:color="FFFFFF"/>
              <w:right w:val="single" w:sz="8" w:space="0" w:color="FFFFFF"/>
            </w:tcBorders>
            <w:shd w:val="clear" w:color="auto" w:fill="4472C4"/>
          </w:tcPr>
          <w:p w14:paraId="487E8C09" w14:textId="401D10D8"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95%</w:t>
            </w:r>
          </w:p>
        </w:tc>
      </w:tr>
      <w:tr w:rsidR="00550DCC" w:rsidRPr="00A76B61" w14:paraId="3A1506FC" w14:textId="43BBAE41" w:rsidTr="00EB3CF9">
        <w:trPr>
          <w:trHeight w:val="288"/>
          <w:jc w:val="center"/>
        </w:trPr>
        <w:tc>
          <w:tcPr>
            <w:tcW w:w="147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4C5DE66"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w:t>
            </w:r>
          </w:p>
        </w:tc>
        <w:tc>
          <w:tcPr>
            <w:tcW w:w="144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5F1DF4D"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47.9</w:t>
            </w:r>
          </w:p>
        </w:tc>
        <w:tc>
          <w:tcPr>
            <w:tcW w:w="144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B104431"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50.8</w:t>
            </w:r>
          </w:p>
        </w:tc>
        <w:tc>
          <w:tcPr>
            <w:tcW w:w="1428" w:type="dxa"/>
            <w:tcBorders>
              <w:top w:val="single" w:sz="24" w:space="0" w:color="FFFFFF"/>
              <w:left w:val="single" w:sz="8" w:space="0" w:color="FFFFFF"/>
              <w:bottom w:val="single" w:sz="8" w:space="0" w:color="FFFFFF"/>
              <w:right w:val="single" w:sz="8" w:space="0" w:color="FFFFFF"/>
            </w:tcBorders>
            <w:shd w:val="clear" w:color="auto" w:fill="CFD5EA"/>
          </w:tcPr>
          <w:p w14:paraId="2C2FA37D" w14:textId="361C1187"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48.6</w:t>
            </w:r>
          </w:p>
        </w:tc>
        <w:tc>
          <w:tcPr>
            <w:tcW w:w="1428" w:type="dxa"/>
            <w:tcBorders>
              <w:top w:val="single" w:sz="24" w:space="0" w:color="FFFFFF"/>
              <w:left w:val="single" w:sz="8" w:space="0" w:color="FFFFFF"/>
              <w:bottom w:val="single" w:sz="8" w:space="0" w:color="FFFFFF"/>
              <w:right w:val="single" w:sz="8" w:space="0" w:color="FFFFFF"/>
            </w:tcBorders>
            <w:shd w:val="clear" w:color="auto" w:fill="CFD5EA"/>
          </w:tcPr>
          <w:p w14:paraId="1218D7CC" w14:textId="6DD92BED"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52.2</w:t>
            </w:r>
          </w:p>
        </w:tc>
      </w:tr>
      <w:tr w:rsidR="00550DCC" w:rsidRPr="00A76B61" w14:paraId="5FDF24CA" w14:textId="1EEB1ADA" w:rsidTr="00EB3CF9">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3B9BCB3"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788FFFD"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24.2</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DD14208"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25.9</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42DFA2EF" w14:textId="3F7712AB"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25.5</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3C71CF53" w14:textId="5613EF6E"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28.2</w:t>
            </w:r>
          </w:p>
        </w:tc>
      </w:tr>
      <w:tr w:rsidR="00550DCC" w:rsidRPr="00A76B61" w14:paraId="2271049A" w14:textId="41D30B63" w:rsidTr="00EB3CF9">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E934B34"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3B8B9FF"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12.5</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C436A4"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13.6</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07ECAE3E" w14:textId="55D52979"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14.5</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58689A59" w14:textId="6DA4F0FA"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17.1</w:t>
            </w:r>
          </w:p>
        </w:tc>
      </w:tr>
      <w:tr w:rsidR="00550DCC" w:rsidRPr="00A76B61" w14:paraId="09EA1F7A" w14:textId="10320E46" w:rsidTr="00EB3CF9">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4CA454F"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8</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ED1DED6"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6.9</w:t>
            </w:r>
          </w:p>
        </w:tc>
        <w:tc>
          <w:tcPr>
            <w:tcW w:w="144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45E8A3E"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8.0</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51AE9F45" w14:textId="6BBDA7D8"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9.8</w:t>
            </w:r>
          </w:p>
        </w:tc>
        <w:tc>
          <w:tcPr>
            <w:tcW w:w="1428" w:type="dxa"/>
            <w:tcBorders>
              <w:top w:val="single" w:sz="8" w:space="0" w:color="FFFFFF"/>
              <w:left w:val="single" w:sz="8" w:space="0" w:color="FFFFFF"/>
              <w:bottom w:val="single" w:sz="8" w:space="0" w:color="FFFFFF"/>
              <w:right w:val="single" w:sz="8" w:space="0" w:color="FFFFFF"/>
            </w:tcBorders>
            <w:shd w:val="clear" w:color="auto" w:fill="E9EBF5"/>
          </w:tcPr>
          <w:p w14:paraId="6B5A3B24" w14:textId="65DD0194"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12.6</w:t>
            </w:r>
          </w:p>
        </w:tc>
      </w:tr>
      <w:tr w:rsidR="00550DCC" w:rsidRPr="00A76B61" w14:paraId="3CF84ADB" w14:textId="41C38E3E" w:rsidTr="00EB3CF9">
        <w:trPr>
          <w:trHeight w:val="288"/>
          <w:jc w:val="center"/>
        </w:trPr>
        <w:tc>
          <w:tcPr>
            <w:tcW w:w="147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5C65293"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16</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45AC7A3"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4.6</w:t>
            </w:r>
          </w:p>
        </w:tc>
        <w:tc>
          <w:tcPr>
            <w:tcW w:w="144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9A9AA55" w14:textId="77777777" w:rsidR="00550DCC" w:rsidRPr="00A76B61"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A76B61">
              <w:rPr>
                <w:rFonts w:ascii="Microsoft Sans Serif" w:eastAsia="Microsoft Sans Serif" w:hAnsi="Microsoft Sans Serif" w:cs="Microsoft Sans Serif"/>
                <w:b/>
                <w:bCs/>
                <w:color w:val="000000" w:themeColor="text1"/>
                <w:sz w:val="14"/>
                <w:szCs w:val="14"/>
              </w:rPr>
              <w:t>5.8</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7C973F21" w14:textId="6A926B32" w:rsidR="00550DCC" w:rsidRPr="00550DCC" w:rsidRDefault="00550DCC" w:rsidP="00550DCC">
            <w:pPr>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8.4</w:t>
            </w:r>
          </w:p>
        </w:tc>
        <w:tc>
          <w:tcPr>
            <w:tcW w:w="1428" w:type="dxa"/>
            <w:tcBorders>
              <w:top w:val="single" w:sz="8" w:space="0" w:color="FFFFFF"/>
              <w:left w:val="single" w:sz="8" w:space="0" w:color="FFFFFF"/>
              <w:bottom w:val="single" w:sz="8" w:space="0" w:color="FFFFFF"/>
              <w:right w:val="single" w:sz="8" w:space="0" w:color="FFFFFF"/>
            </w:tcBorders>
            <w:shd w:val="clear" w:color="auto" w:fill="CFD5EA"/>
          </w:tcPr>
          <w:p w14:paraId="0634BEF0" w14:textId="0E27549A" w:rsidR="00550DCC" w:rsidRPr="00550DCC" w:rsidRDefault="00550DCC" w:rsidP="00D97B93">
            <w:pPr>
              <w:keepNext/>
              <w:spacing w:before="120" w:after="0"/>
              <w:jc w:val="center"/>
              <w:rPr>
                <w:rFonts w:ascii="Microsoft Sans Serif" w:eastAsia="Microsoft Sans Serif" w:hAnsi="Microsoft Sans Serif" w:cs="Microsoft Sans Serif"/>
                <w:b/>
                <w:bCs/>
                <w:color w:val="000000" w:themeColor="text1"/>
                <w:sz w:val="14"/>
                <w:szCs w:val="14"/>
              </w:rPr>
            </w:pPr>
            <w:r w:rsidRPr="00550DCC">
              <w:rPr>
                <w:rFonts w:ascii="Microsoft Sans Serif" w:eastAsia="Microsoft Sans Serif" w:hAnsi="Microsoft Sans Serif" w:cs="Microsoft Sans Serif"/>
                <w:b/>
                <w:bCs/>
                <w:color w:val="000000" w:themeColor="text1"/>
                <w:sz w:val="14"/>
                <w:szCs w:val="14"/>
              </w:rPr>
              <w:t>11.2</w:t>
            </w:r>
          </w:p>
        </w:tc>
      </w:tr>
    </w:tbl>
    <w:p w14:paraId="0287905A" w14:textId="18587D21" w:rsidR="00D97B93" w:rsidRDefault="00D97B93" w:rsidP="00D97B93">
      <w:r>
        <w:t xml:space="preserve">Note: </w:t>
      </w:r>
      <w:r w:rsidR="00802252">
        <w:t xml:space="preserve">In the NTN Rural LOS case, the resulting channel </w:t>
      </w:r>
      <w:r w:rsidR="00E5378E">
        <w:t xml:space="preserve">is LOS dominant and results in good timing performance with </w:t>
      </w:r>
      <w:r w:rsidR="00942905">
        <w:t xml:space="preserve">a </w:t>
      </w:r>
      <w:r w:rsidR="00E5378E">
        <w:t>large oversampling</w:t>
      </w:r>
      <w:r w:rsidR="00942905">
        <w:t xml:space="preserve"> rate.</w:t>
      </w:r>
    </w:p>
    <w:p w14:paraId="3F151A9D" w14:textId="77777777" w:rsidR="004F78F9" w:rsidRDefault="004F78F9" w:rsidP="004F78F9">
      <w:pPr>
        <w:keepNext/>
        <w:jc w:val="center"/>
      </w:pPr>
      <w:r w:rsidRPr="004F78F9">
        <w:rPr>
          <w:noProof/>
        </w:rPr>
        <w:drawing>
          <wp:inline distT="0" distB="0" distL="0" distR="0" wp14:anchorId="4C5F6E39" wp14:editId="00E6251C">
            <wp:extent cx="3520175" cy="2639072"/>
            <wp:effectExtent l="0" t="0" r="4445" b="8890"/>
            <wp:docPr id="12" name="Picture 3" descr="Chart&#10;&#10;Description automatically generated">
              <a:extLst xmlns:a="http://schemas.openxmlformats.org/drawingml/2006/main">
                <a:ext uri="{FF2B5EF4-FFF2-40B4-BE49-F238E27FC236}">
                  <a16:creationId xmlns:a16="http://schemas.microsoft.com/office/drawing/2014/main" id="{F9CCC444-E9AC-17C4-17E8-BE73169D9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descr="Chart&#10;&#10;Description automatically generated">
                      <a:extLst>
                        <a:ext uri="{FF2B5EF4-FFF2-40B4-BE49-F238E27FC236}">
                          <a16:creationId xmlns:a16="http://schemas.microsoft.com/office/drawing/2014/main" id="{F9CCC444-E9AC-17C4-17E8-BE73169D9BF8}"/>
                        </a:ext>
                      </a:extLst>
                    </pic:cNvPr>
                    <pic:cNvPicPr>
                      <a:picLocks noChangeAspect="1"/>
                    </pic:cNvPicPr>
                  </pic:nvPicPr>
                  <pic:blipFill>
                    <a:blip r:embed="rId20" cstate="print">
                      <a:extLst>
                        <a:ext uri="{28A0092B-C50C-407E-A947-70E740481C1C}">
                          <a14:useLocalDpi xmlns:a14="http://schemas.microsoft.com/office/drawing/2010/main" val="0"/>
                        </a:ext>
                      </a:extLst>
                    </a:blip>
                    <a:srcRect/>
                    <a:stretch/>
                  </pic:blipFill>
                  <pic:spPr>
                    <a:xfrm>
                      <a:off x="0" y="0"/>
                      <a:ext cx="3531692" cy="2647706"/>
                    </a:xfrm>
                    <a:prstGeom prst="rect">
                      <a:avLst/>
                    </a:prstGeom>
                  </pic:spPr>
                </pic:pic>
              </a:graphicData>
            </a:graphic>
          </wp:inline>
        </w:drawing>
      </w:r>
    </w:p>
    <w:p w14:paraId="0ACBD888" w14:textId="2D82D9B3" w:rsidR="004F78F9" w:rsidRDefault="004F78F9" w:rsidP="004F78F9">
      <w:pPr>
        <w:pStyle w:val="Caption"/>
        <w:jc w:val="center"/>
      </w:pPr>
      <w:r>
        <w:t xml:space="preserve">Figure </w:t>
      </w:r>
      <w:fldSimple w:instr=" SEQ Figure \* ARABIC ">
        <w:r w:rsidR="000E34E2">
          <w:rPr>
            <w:noProof/>
          </w:rPr>
          <w:t>8</w:t>
        </w:r>
      </w:fldSimple>
      <w:r w:rsidR="00636B8A">
        <w:rPr>
          <w:noProof/>
        </w:rPr>
        <w:t>.</w:t>
      </w:r>
      <w:r>
        <w:t xml:space="preserve"> </w:t>
      </w:r>
      <w:r w:rsidR="008C3C84">
        <w:t xml:space="preserve">PRS </w:t>
      </w:r>
      <w:r>
        <w:t>Timing Measurement vs Elevation angle at UE</w:t>
      </w:r>
      <w:r w:rsidR="00636B8A">
        <w:t>.</w:t>
      </w:r>
    </w:p>
    <w:p w14:paraId="4309DCF2" w14:textId="75993C9D" w:rsidR="004F78F9" w:rsidRPr="004F78F9" w:rsidRDefault="004F78F9" w:rsidP="004F78F9">
      <w:r>
        <w:t xml:space="preserve">Note: Despite the decreasing </w:t>
      </w:r>
      <w:r w:rsidR="002244FC">
        <w:t xml:space="preserve">SNR as </w:t>
      </w:r>
      <w:r w:rsidR="00F74B5E">
        <w:t>elevation angle</w:t>
      </w:r>
      <w:r>
        <w:t xml:space="preserve"> decrease</w:t>
      </w:r>
      <w:r w:rsidR="00F74B5E">
        <w:t>s</w:t>
      </w:r>
      <w:r>
        <w:t xml:space="preserve">, the </w:t>
      </w:r>
      <w:r w:rsidR="00514481">
        <w:t>timing errors do not deteriorate significantly</w:t>
      </w:r>
      <w:r w:rsidR="006863E1">
        <w:t xml:space="preserve"> </w:t>
      </w:r>
      <w:r w:rsidR="00514481">
        <w:t xml:space="preserve">due to </w:t>
      </w:r>
      <w:r w:rsidR="006863E1">
        <w:t xml:space="preserve">larger </w:t>
      </w:r>
      <w:r w:rsidR="00514481">
        <w:t>K factor</w:t>
      </w:r>
      <w:r w:rsidR="002244FC">
        <w:t>s</w:t>
      </w:r>
      <w:r w:rsidR="00EF07BC">
        <w:t xml:space="preserve"> at lower elevation angles</w:t>
      </w:r>
      <w:r w:rsidR="00EE0762">
        <w:t>.</w:t>
      </w:r>
    </w:p>
    <w:p w14:paraId="60095D3E" w14:textId="6E95A779" w:rsidR="00FD7D41" w:rsidRDefault="00FD7D41" w:rsidP="00FD7D41">
      <w:pPr>
        <w:pStyle w:val="Heading2"/>
      </w:pPr>
      <w:r>
        <w:t>Single-satellite case</w:t>
      </w:r>
    </w:p>
    <w:p w14:paraId="490AC159" w14:textId="5ED92D74" w:rsidR="003A00D6" w:rsidRDefault="0073618D" w:rsidP="357961CA">
      <w:r>
        <w:t xml:space="preserve">Below we </w:t>
      </w:r>
      <w:r w:rsidR="005E453F">
        <w:t xml:space="preserve">consider </w:t>
      </w:r>
      <w:r w:rsidR="00C94FB6">
        <w:t xml:space="preserve">the error in determining the </w:t>
      </w:r>
      <w:r w:rsidR="003C0741">
        <w:t xml:space="preserve">horizontal </w:t>
      </w:r>
      <w:r w:rsidR="00C94FB6">
        <w:t>2-D UE</w:t>
      </w:r>
      <w:r w:rsidR="00EC111F">
        <w:t xml:space="preserve"> location assuming UE altitude is known to the network. </w:t>
      </w:r>
      <w:r w:rsidR="003C0741">
        <w:t xml:space="preserve">For simplicity we assume that UE altitude is 0 and the Earth is a perfect sphere. </w:t>
      </w:r>
      <w:r w:rsidR="006A6FAB">
        <w:t xml:space="preserve">The error in RTT for each RTT measurement is the sum of PRS timing error, SRS timing error and </w:t>
      </w:r>
      <w:r w:rsidR="00902F0C">
        <w:t>other errors. PRS</w:t>
      </w:r>
      <w:r w:rsidR="00586D70">
        <w:t xml:space="preserve"> and SRS </w:t>
      </w:r>
      <w:r w:rsidR="00902F0C">
        <w:t>timing error</w:t>
      </w:r>
      <w:r w:rsidR="00586D70">
        <w:t>s</w:t>
      </w:r>
      <w:r w:rsidR="00902F0C">
        <w:t xml:space="preserve"> </w:t>
      </w:r>
      <w:r w:rsidR="00586D70">
        <w:t>are</w:t>
      </w:r>
      <w:r w:rsidR="00902F0C">
        <w:t xml:space="preserve"> sampled from the previous </w:t>
      </w:r>
      <w:r w:rsidR="00586D70">
        <w:t>distributions. Other errors are modelled as a uniform error in the range [-5,5]ns.</w:t>
      </w:r>
    </w:p>
    <w:p w14:paraId="17F5B51D" w14:textId="5F4C6589" w:rsidR="00FF22CF" w:rsidRDefault="00FF22CF" w:rsidP="357961CA">
      <w:r>
        <w:t>The simulation assumptions are given in the Table be</w:t>
      </w:r>
      <w:r w:rsidR="006D7677">
        <w:t>l</w:t>
      </w:r>
      <w:r>
        <w:t>ow.</w:t>
      </w:r>
    </w:p>
    <w:p w14:paraId="27B0E849" w14:textId="19DB6EAF" w:rsidR="003318A2" w:rsidRDefault="003318A2" w:rsidP="003318A2">
      <w:pPr>
        <w:pStyle w:val="Caption"/>
        <w:keepNext/>
        <w:jc w:val="center"/>
      </w:pPr>
      <w:r>
        <w:t xml:space="preserve">Table </w:t>
      </w:r>
      <w:r w:rsidR="003C3F38">
        <w:t>2</w:t>
      </w:r>
      <w:r>
        <w:t>. Simulation assumptions for single-satellite case.</w:t>
      </w:r>
    </w:p>
    <w:tbl>
      <w:tblPr>
        <w:tblStyle w:val="TableGrid"/>
        <w:tblW w:w="0" w:type="auto"/>
        <w:tblInd w:w="576" w:type="dxa"/>
        <w:tblLayout w:type="fixed"/>
        <w:tblLook w:val="04A0" w:firstRow="1" w:lastRow="0" w:firstColumn="1" w:lastColumn="0" w:noHBand="0" w:noVBand="1"/>
      </w:tblPr>
      <w:tblGrid>
        <w:gridCol w:w="4693"/>
        <w:gridCol w:w="4693"/>
      </w:tblGrid>
      <w:tr w:rsidR="003A00D6" w14:paraId="5A2496B5" w14:textId="77777777" w:rsidTr="003A00D6">
        <w:trPr>
          <w:trHeight w:val="900"/>
        </w:trPr>
        <w:tc>
          <w:tcPr>
            <w:tcW w:w="4693" w:type="dxa"/>
          </w:tcPr>
          <w:p w14:paraId="514C8FB0" w14:textId="77777777" w:rsidR="003A00D6" w:rsidRDefault="003A00D6" w:rsidP="00CC2596">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(e.g. Least square, Taylor series, etc)</w:t>
            </w:r>
          </w:p>
        </w:tc>
        <w:tc>
          <w:tcPr>
            <w:tcW w:w="4693" w:type="dxa"/>
          </w:tcPr>
          <w:p w14:paraId="013144AF" w14:textId="77777777" w:rsidR="003A00D6" w:rsidRDefault="003A00D6" w:rsidP="00CC2596">
            <w:pPr>
              <w:jc w:val="center"/>
            </w:pPr>
            <w:r>
              <w:rPr>
                <w:rFonts w:ascii="Microsoft Sans Serif" w:eastAsia="Microsoft Sans Serif" w:hAnsi="Microsoft Sans Serif" w:cs="Microsoft Sans Serif"/>
                <w:color w:val="000000" w:themeColor="text1"/>
                <w:sz w:val="14"/>
                <w:szCs w:val="14"/>
              </w:rPr>
              <w:t>RTT – Single Sat</w:t>
            </w:r>
          </w:p>
        </w:tc>
      </w:tr>
      <w:tr w:rsidR="00761E7B" w14:paraId="4A1ED76E" w14:textId="77777777" w:rsidTr="003A00D6">
        <w:trPr>
          <w:trHeight w:val="360"/>
        </w:trPr>
        <w:tc>
          <w:tcPr>
            <w:tcW w:w="4693" w:type="dxa"/>
          </w:tcPr>
          <w:p w14:paraId="64B4F8E9" w14:textId="002A44DA" w:rsidR="00761E7B" w:rsidRDefault="00761E7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Number of measurement occasions</w:t>
            </w:r>
          </w:p>
        </w:tc>
        <w:tc>
          <w:tcPr>
            <w:tcW w:w="4693" w:type="dxa"/>
          </w:tcPr>
          <w:p w14:paraId="0DBDEC4C" w14:textId="149C54D3" w:rsidR="00761E7B" w:rsidRDefault="00C446EC"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3</w:t>
            </w:r>
          </w:p>
        </w:tc>
      </w:tr>
      <w:tr w:rsidR="00C446EC" w14:paraId="48925B2A" w14:textId="77777777" w:rsidTr="003A00D6">
        <w:trPr>
          <w:trHeight w:val="360"/>
        </w:trPr>
        <w:tc>
          <w:tcPr>
            <w:tcW w:w="4693" w:type="dxa"/>
          </w:tcPr>
          <w:p w14:paraId="68E5BBC6" w14:textId="203CE70E" w:rsidR="00C446EC" w:rsidRDefault="00C446EC"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 xml:space="preserve">Time </w:t>
            </w:r>
            <w:r w:rsidR="00747A60">
              <w:rPr>
                <w:rFonts w:ascii="Microsoft Sans Serif" w:eastAsia="Microsoft Sans Serif" w:hAnsi="Microsoft Sans Serif" w:cs="Microsoft Sans Serif"/>
                <w:b/>
                <w:bCs/>
                <w:color w:val="000000" w:themeColor="text1"/>
                <w:sz w:val="14"/>
                <w:szCs w:val="14"/>
              </w:rPr>
              <w:t>of m</w:t>
            </w:r>
            <w:r>
              <w:rPr>
                <w:rFonts w:ascii="Microsoft Sans Serif" w:eastAsia="Microsoft Sans Serif" w:hAnsi="Microsoft Sans Serif" w:cs="Microsoft Sans Serif"/>
                <w:b/>
                <w:bCs/>
                <w:color w:val="000000" w:themeColor="text1"/>
                <w:sz w:val="14"/>
                <w:szCs w:val="14"/>
              </w:rPr>
              <w:t>easurement occasions</w:t>
            </w:r>
          </w:p>
        </w:tc>
        <w:tc>
          <w:tcPr>
            <w:tcW w:w="4693" w:type="dxa"/>
          </w:tcPr>
          <w:p w14:paraId="5061875A" w14:textId="201E129B" w:rsidR="00C446EC" w:rsidRDefault="00747A60"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-x,0,x -&gt; x=</w:t>
            </w:r>
            <w:r w:rsidR="00586D70">
              <w:rPr>
                <w:rFonts w:ascii="Microsoft Sans Serif" w:eastAsia="Microsoft Sans Serif" w:hAnsi="Microsoft Sans Serif" w:cs="Microsoft Sans Serif"/>
                <w:color w:val="000000" w:themeColor="text1"/>
                <w:sz w:val="14"/>
                <w:szCs w:val="14"/>
              </w:rPr>
              <w:t>[1,2,4,8]</w:t>
            </w:r>
          </w:p>
        </w:tc>
      </w:tr>
      <w:tr w:rsidR="00747A60" w14:paraId="1959B583" w14:textId="77777777" w:rsidTr="003A00D6">
        <w:trPr>
          <w:trHeight w:val="360"/>
        </w:trPr>
        <w:tc>
          <w:tcPr>
            <w:tcW w:w="4693" w:type="dxa"/>
          </w:tcPr>
          <w:p w14:paraId="752FB5B1" w14:textId="6A52C9AE" w:rsidR="00747A60" w:rsidRDefault="00747A60"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location at t = 0</w:t>
            </w:r>
          </w:p>
        </w:tc>
        <w:tc>
          <w:tcPr>
            <w:tcW w:w="4693" w:type="dxa"/>
          </w:tcPr>
          <w:p w14:paraId="425A32C0" w14:textId="0F8B2311" w:rsidR="00747A60" w:rsidRDefault="00747A60"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C4699" w14:paraId="1A2D63AD" w14:textId="77777777" w:rsidTr="003A00D6">
        <w:trPr>
          <w:trHeight w:val="360"/>
        </w:trPr>
        <w:tc>
          <w:tcPr>
            <w:tcW w:w="4693" w:type="dxa"/>
          </w:tcPr>
          <w:p w14:paraId="77B84041" w14:textId="5757C5D1" w:rsidR="00BC4699" w:rsidRDefault="00BC4699"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orbit</w:t>
            </w:r>
          </w:p>
        </w:tc>
        <w:tc>
          <w:tcPr>
            <w:tcW w:w="4693" w:type="dxa"/>
          </w:tcPr>
          <w:p w14:paraId="728602FC" w14:textId="4E27A3D3" w:rsidR="00BC4699" w:rsidRDefault="00BC4699"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90 degree inclination</w:t>
            </w:r>
          </w:p>
        </w:tc>
      </w:tr>
      <w:tr w:rsidR="000B6A57" w14:paraId="1F71758E" w14:textId="77777777" w:rsidTr="003A00D6">
        <w:trPr>
          <w:trHeight w:val="360"/>
        </w:trPr>
        <w:tc>
          <w:tcPr>
            <w:tcW w:w="4693" w:type="dxa"/>
          </w:tcPr>
          <w:p w14:paraId="5E73FB0A" w14:textId="58B3EBA9" w:rsidR="000B6A57" w:rsidRDefault="00E17824"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Earth rotation</w:t>
            </w:r>
          </w:p>
        </w:tc>
        <w:tc>
          <w:tcPr>
            <w:tcW w:w="4693" w:type="dxa"/>
          </w:tcPr>
          <w:p w14:paraId="22728BFF" w14:textId="25759457" w:rsidR="000B6A57" w:rsidRDefault="00E17824"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Ignored(Negligible compared to satellite motion)</w:t>
            </w:r>
          </w:p>
        </w:tc>
      </w:tr>
      <w:tr w:rsidR="009E1015" w14:paraId="12EF80D1" w14:textId="77777777" w:rsidTr="003A00D6">
        <w:trPr>
          <w:trHeight w:val="360"/>
        </w:trPr>
        <w:tc>
          <w:tcPr>
            <w:tcW w:w="4693" w:type="dxa"/>
          </w:tcPr>
          <w:p w14:paraId="4499ED3F" w14:textId="3168F73E" w:rsidR="009E1015" w:rsidRDefault="009E1015"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602F557D" w14:textId="3652754B" w:rsidR="009E1015" w:rsidRDefault="009E1015"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w:t>
            </w:r>
            <w:r w:rsidR="0068713F">
              <w:rPr>
                <w:rFonts w:ascii="Microsoft Sans Serif" w:eastAsia="Microsoft Sans Serif" w:hAnsi="Microsoft Sans Serif" w:cs="Microsoft Sans Serif"/>
                <w:color w:val="000000" w:themeColor="text1"/>
                <w:sz w:val="14"/>
                <w:szCs w:val="14"/>
              </w:rPr>
              <w:t xml:space="preserve"> </w:t>
            </w:r>
            <w:r>
              <w:rPr>
                <w:rFonts w:ascii="Microsoft Sans Serif" w:eastAsia="Microsoft Sans Serif" w:hAnsi="Microsoft Sans Serif" w:cs="Microsoft Sans Serif"/>
                <w:color w:val="000000" w:themeColor="text1"/>
                <w:sz w:val="14"/>
                <w:szCs w:val="14"/>
              </w:rPr>
              <w:t>m</w:t>
            </w:r>
            <w:r w:rsidR="0068713F">
              <w:rPr>
                <w:rFonts w:ascii="Microsoft Sans Serif" w:eastAsia="Microsoft Sans Serif" w:hAnsi="Microsoft Sans Serif" w:cs="Microsoft Sans Serif"/>
                <w:color w:val="000000" w:themeColor="text1"/>
                <w:sz w:val="14"/>
                <w:szCs w:val="14"/>
              </w:rPr>
              <w:t xml:space="preserve"> </w:t>
            </w:r>
            <w:r w:rsidR="00957B64">
              <w:rPr>
                <w:rFonts w:ascii="Microsoft Sans Serif" w:eastAsia="Microsoft Sans Serif" w:hAnsi="Microsoft Sans Serif" w:cs="Microsoft Sans Serif"/>
                <w:color w:val="000000" w:themeColor="text1"/>
                <w:sz w:val="14"/>
                <w:szCs w:val="14"/>
              </w:rPr>
              <w:t>(Surface of earth)</w:t>
            </w:r>
            <w:r>
              <w:rPr>
                <w:rFonts w:ascii="Microsoft Sans Serif" w:eastAsia="Microsoft Sans Serif" w:hAnsi="Microsoft Sans Serif" w:cs="Microsoft Sans Serif"/>
                <w:color w:val="000000" w:themeColor="text1"/>
                <w:sz w:val="14"/>
                <w:szCs w:val="14"/>
              </w:rPr>
              <w:t xml:space="preserve"> and known</w:t>
            </w:r>
          </w:p>
        </w:tc>
      </w:tr>
    </w:tbl>
    <w:p w14:paraId="34D43ED5" w14:textId="3E6C5582" w:rsidR="00727C9A" w:rsidRDefault="00727C9A" w:rsidP="006D7677">
      <w:pPr>
        <w:pStyle w:val="Heading2"/>
        <w:numPr>
          <w:ilvl w:val="0"/>
          <w:numId w:val="0"/>
        </w:numPr>
        <w:ind w:left="576" w:hanging="576"/>
        <w:jc w:val="center"/>
      </w:pPr>
    </w:p>
    <w:p w14:paraId="601AFC10" w14:textId="207FAA9B" w:rsidR="00B66C61" w:rsidRDefault="00192E1C" w:rsidP="00C513C5">
      <w:pPr>
        <w:pStyle w:val="Caption"/>
        <w:rPr>
          <w:b w:val="0"/>
          <w:bCs w:val="0"/>
        </w:rPr>
      </w:pPr>
      <w:r>
        <w:rPr>
          <w:b w:val="0"/>
          <w:bCs w:val="0"/>
        </w:rPr>
        <w:t xml:space="preserve">We generate a grid over the coverage area(elevation angle&gt;30 deg at t=0) and drop UEs at each grid point. For each UE, we perform </w:t>
      </w:r>
      <w:r w:rsidR="00D75B89">
        <w:rPr>
          <w:b w:val="0"/>
          <w:bCs w:val="0"/>
        </w:rPr>
        <w:t xml:space="preserve">RTT measurements </w:t>
      </w:r>
      <w:r w:rsidR="00192C28">
        <w:rPr>
          <w:b w:val="0"/>
          <w:bCs w:val="0"/>
        </w:rPr>
        <w:t xml:space="preserve">at time [-x,0,x]s </w:t>
      </w:r>
      <w:r w:rsidR="00D75B89">
        <w:rPr>
          <w:b w:val="0"/>
          <w:bCs w:val="0"/>
        </w:rPr>
        <w:t>with error sampled as described above</w:t>
      </w:r>
      <w:r w:rsidR="00192C28">
        <w:rPr>
          <w:b w:val="0"/>
          <w:bCs w:val="0"/>
        </w:rPr>
        <w:t xml:space="preserve"> with x chosen from [1,2,4,8]. </w:t>
      </w:r>
      <w:r w:rsidR="00671EA5">
        <w:rPr>
          <w:b w:val="0"/>
          <w:bCs w:val="0"/>
        </w:rPr>
        <w:t xml:space="preserve">Then using these measurements, we estimate the UE location under the assumption that UE is on the surface of the Earth. Below we plot the 90 percentile </w:t>
      </w:r>
      <w:r w:rsidR="00F46E58">
        <w:rPr>
          <w:b w:val="0"/>
          <w:bCs w:val="0"/>
        </w:rPr>
        <w:t xml:space="preserve">position </w:t>
      </w:r>
      <w:r w:rsidR="00671EA5">
        <w:rPr>
          <w:b w:val="0"/>
          <w:bCs w:val="0"/>
        </w:rPr>
        <w:t>error at each grid point.</w:t>
      </w:r>
    </w:p>
    <w:p w14:paraId="5CC0CD74" w14:textId="2CF52C7D" w:rsidR="00716738" w:rsidRPr="00716738" w:rsidRDefault="00716738" w:rsidP="00716738">
      <w:r>
        <w:t xml:space="preserve">Note: </w:t>
      </w:r>
      <w:r w:rsidR="003766DF">
        <w:t xml:space="preserve">2 points which are symmetric </w:t>
      </w:r>
      <w:r w:rsidR="00C84E7C">
        <w:t>with respect to the orbit plane will have the same RTT values and cannot be distinguished using timing</w:t>
      </w:r>
      <w:r w:rsidR="0058299A">
        <w:t xml:space="preserve">. We can use beam association to break this ambiguity </w:t>
      </w:r>
      <w:r w:rsidR="00311494">
        <w:t>when the two points are in different beams. Here we ignore this ambiguity and assume we know if the UE is to the left or right of the orbit.</w:t>
      </w:r>
    </w:p>
    <w:p w14:paraId="1F6864CE" w14:textId="1542F027" w:rsidR="00F46E58" w:rsidRDefault="00122AB7" w:rsidP="00F46E58">
      <w:pPr>
        <w:keepNext/>
        <w:jc w:val="center"/>
      </w:pPr>
      <w:r w:rsidRPr="00122AB7">
        <w:rPr>
          <w:noProof/>
        </w:rPr>
        <w:t xml:space="preserve"> </w:t>
      </w:r>
      <w:r w:rsidRPr="00122AB7">
        <w:rPr>
          <w:noProof/>
        </w:rPr>
        <w:drawing>
          <wp:inline distT="0" distB="0" distL="0" distR="0" wp14:anchorId="2F4068B9" wp14:editId="42E2E39E">
            <wp:extent cx="3483177" cy="2612383"/>
            <wp:effectExtent l="0" t="0" r="3175" b="0"/>
            <wp:docPr id="3" name="Picture 2" descr="Chart, histogram&#10;&#10;Description automatically generated">
              <a:extLst xmlns:a="http://schemas.openxmlformats.org/drawingml/2006/main">
                <a:ext uri="{FF2B5EF4-FFF2-40B4-BE49-F238E27FC236}">
                  <a16:creationId xmlns:a16="http://schemas.microsoft.com/office/drawing/2014/main" id="{E188E302-D521-2C98-32B4-3E2227E1C9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Chart, histogram&#10;&#10;Description automatically generated">
                      <a:extLst>
                        <a:ext uri="{FF2B5EF4-FFF2-40B4-BE49-F238E27FC236}">
                          <a16:creationId xmlns:a16="http://schemas.microsoft.com/office/drawing/2014/main" id="{E188E302-D521-2C98-32B4-3E2227E1C9D2}"/>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93071" cy="2619804"/>
                    </a:xfrm>
                    <a:prstGeom prst="rect">
                      <a:avLst/>
                    </a:prstGeom>
                  </pic:spPr>
                </pic:pic>
              </a:graphicData>
            </a:graphic>
          </wp:inline>
        </w:drawing>
      </w:r>
    </w:p>
    <w:p w14:paraId="7BC3BDD1" w14:textId="0FE67A60" w:rsidR="00F46E58" w:rsidRDefault="00F46E58" w:rsidP="00F46E58">
      <w:pPr>
        <w:pStyle w:val="Caption"/>
        <w:jc w:val="center"/>
        <w:rPr>
          <w:noProof/>
        </w:rPr>
      </w:pPr>
      <w:r>
        <w:t xml:space="preserve">Figure </w:t>
      </w:r>
      <w:fldSimple w:instr=" SEQ Figure \* ARABIC ">
        <w:r w:rsidR="000E34E2">
          <w:rPr>
            <w:noProof/>
          </w:rPr>
          <w:t>9</w:t>
        </w:r>
      </w:fldSimple>
      <w:r w:rsidR="00636B8A">
        <w:rPr>
          <w:noProof/>
        </w:rPr>
        <w:t>.</w:t>
      </w:r>
      <w:r>
        <w:t xml:space="preserve"> Horizontal error for 3 RTT measurements</w:t>
      </w:r>
      <w:r>
        <w:rPr>
          <w:noProof/>
        </w:rPr>
        <w:t xml:space="preserve"> spaced </w:t>
      </w:r>
      <w:r w:rsidR="0012246C">
        <w:rPr>
          <w:noProof/>
        </w:rPr>
        <w:t>8</w:t>
      </w:r>
      <w:r>
        <w:rPr>
          <w:noProof/>
        </w:rPr>
        <w:t>s apart</w:t>
      </w:r>
    </w:p>
    <w:p w14:paraId="1E34E8C7" w14:textId="77777777" w:rsidR="006A11C4" w:rsidRDefault="00D87DD7" w:rsidP="006A11C4">
      <w:pPr>
        <w:keepNext/>
      </w:pPr>
      <w:r w:rsidRPr="00D87DD7">
        <w:rPr>
          <w:noProof/>
        </w:rPr>
        <w:drawing>
          <wp:inline distT="0" distB="0" distL="0" distR="0" wp14:anchorId="2196921A" wp14:editId="7786CFCA">
            <wp:extent cx="2954983" cy="2216238"/>
            <wp:effectExtent l="0" t="0" r="0" b="0"/>
            <wp:docPr id="14" name="Picture 6" descr="Chart, histogram&#10;&#10;Description automatically generated">
              <a:extLst xmlns:a="http://schemas.openxmlformats.org/drawingml/2006/main">
                <a:ext uri="{FF2B5EF4-FFF2-40B4-BE49-F238E27FC236}">
                  <a16:creationId xmlns:a16="http://schemas.microsoft.com/office/drawing/2014/main" id="{D5394037-006B-798C-A830-A73B4B6224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histogram&#10;&#10;Description automatically generated">
                      <a:extLst>
                        <a:ext uri="{FF2B5EF4-FFF2-40B4-BE49-F238E27FC236}">
                          <a16:creationId xmlns:a16="http://schemas.microsoft.com/office/drawing/2014/main" id="{D5394037-006B-798C-A830-A73B4B622423}"/>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59894" cy="2219921"/>
                    </a:xfrm>
                    <a:prstGeom prst="rect">
                      <a:avLst/>
                    </a:prstGeom>
                  </pic:spPr>
                </pic:pic>
              </a:graphicData>
            </a:graphic>
          </wp:inline>
        </w:drawing>
      </w:r>
      <w:r w:rsidR="0012246C" w:rsidRPr="0012246C">
        <w:rPr>
          <w:noProof/>
        </w:rPr>
        <w:t xml:space="preserve"> </w:t>
      </w:r>
      <w:r w:rsidR="0012246C" w:rsidRPr="0012246C">
        <w:rPr>
          <w:noProof/>
        </w:rPr>
        <w:drawing>
          <wp:inline distT="0" distB="0" distL="0" distR="0" wp14:anchorId="4D28C80E" wp14:editId="63664F45">
            <wp:extent cx="2886266" cy="2164701"/>
            <wp:effectExtent l="0" t="0" r="0" b="7620"/>
            <wp:docPr id="15" name="Picture 4" descr="Chart, histogram&#10;&#10;Description automatically generated">
              <a:extLst xmlns:a="http://schemas.openxmlformats.org/drawingml/2006/main">
                <a:ext uri="{FF2B5EF4-FFF2-40B4-BE49-F238E27FC236}">
                  <a16:creationId xmlns:a16="http://schemas.microsoft.com/office/drawing/2014/main" id="{59AC30D0-3D36-C0B4-F593-1252C44A25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histogram&#10;&#10;Description automatically generated">
                      <a:extLst>
                        <a:ext uri="{FF2B5EF4-FFF2-40B4-BE49-F238E27FC236}">
                          <a16:creationId xmlns:a16="http://schemas.microsoft.com/office/drawing/2014/main" id="{59AC30D0-3D36-C0B4-F593-1252C44A2583}"/>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94066" cy="2170551"/>
                    </a:xfrm>
                    <a:prstGeom prst="rect">
                      <a:avLst/>
                    </a:prstGeom>
                  </pic:spPr>
                </pic:pic>
              </a:graphicData>
            </a:graphic>
          </wp:inline>
        </w:drawing>
      </w:r>
    </w:p>
    <w:p w14:paraId="4A9B811B" w14:textId="17F18041" w:rsidR="00D87DD7" w:rsidRDefault="006A11C4" w:rsidP="006A11C4">
      <w:pPr>
        <w:pStyle w:val="Caption"/>
        <w:rPr>
          <w:noProof/>
        </w:rPr>
      </w:pPr>
      <w:r>
        <w:t xml:space="preserve">Figure </w:t>
      </w:r>
      <w:fldSimple w:instr=" SEQ Figure \* ARABIC ">
        <w:r w:rsidR="000E34E2">
          <w:rPr>
            <w:noProof/>
          </w:rPr>
          <w:t>10</w:t>
        </w:r>
      </w:fldSimple>
      <w:r w:rsidR="00636B8A">
        <w:t>.</w:t>
      </w:r>
      <w:r w:rsidR="001608DD">
        <w:t xml:space="preserve">  </w:t>
      </w:r>
      <w:r w:rsidR="00DC5C27">
        <w:t>P</w:t>
      </w:r>
      <w:r w:rsidR="001608DD">
        <w:t>ositioning error</w:t>
      </w:r>
      <w:r w:rsidR="00DC5C27">
        <w:t xml:space="preserve"> along the satellite orbit and along </w:t>
      </w:r>
      <w:r w:rsidR="00CE176B">
        <w:t>the direction perpendicular to the orbit</w:t>
      </w:r>
      <w:r w:rsidR="00E56181">
        <w:t xml:space="preserve"> with 3 RTT </w:t>
      </w:r>
      <w:r w:rsidR="001608DD">
        <w:t xml:space="preserve"> </w:t>
      </w:r>
      <w:r w:rsidR="00E56181">
        <w:t>measurements</w:t>
      </w:r>
      <w:r w:rsidR="00E56181">
        <w:rPr>
          <w:noProof/>
        </w:rPr>
        <w:t xml:space="preserve"> spaced 8s apart</w:t>
      </w:r>
      <w:r w:rsidR="00E56181">
        <w:rPr>
          <w:noProof/>
        </w:rPr>
        <w:t>.</w:t>
      </w:r>
    </w:p>
    <w:p w14:paraId="08E0DDDF" w14:textId="67F89998" w:rsidR="00122AB7" w:rsidRDefault="00122AB7" w:rsidP="00D87DD7">
      <w:pPr>
        <w:rPr>
          <w:noProof/>
        </w:rPr>
      </w:pPr>
      <w:r>
        <w:rPr>
          <w:noProof/>
        </w:rPr>
        <w:t>As seen in the above figures, the error in position estimation depends</w:t>
      </w:r>
      <w:r w:rsidR="000C4BAA">
        <w:rPr>
          <w:noProof/>
        </w:rPr>
        <w:t xml:space="preserve"> largely on the UE position relative to the satellite</w:t>
      </w:r>
      <w:r w:rsidR="003176D5">
        <w:rPr>
          <w:noProof/>
        </w:rPr>
        <w:t xml:space="preserve">. </w:t>
      </w:r>
      <w:r w:rsidR="00B11A8C">
        <w:rPr>
          <w:noProof/>
        </w:rPr>
        <w:t xml:space="preserve">Points on the ground which are </w:t>
      </w:r>
      <w:r w:rsidR="00034219">
        <w:rPr>
          <w:noProof/>
        </w:rPr>
        <w:t xml:space="preserve">below the orbit or close to it have very poor resolution in the position. </w:t>
      </w:r>
      <w:r w:rsidR="003176D5">
        <w:rPr>
          <w:noProof/>
        </w:rPr>
        <w:t>Also the positioning error is dominated by the larger error along the direction of the orbit (NS in this case).</w:t>
      </w:r>
    </w:p>
    <w:p w14:paraId="5FFF3BAA" w14:textId="77777777" w:rsidR="00E56181" w:rsidRDefault="00463BE8" w:rsidP="00E56181">
      <w:pPr>
        <w:keepNext/>
      </w:pPr>
      <w:r w:rsidRPr="00463BE8">
        <w:rPr>
          <w:noProof/>
        </w:rPr>
        <w:drawing>
          <wp:inline distT="0" distB="0" distL="0" distR="0" wp14:anchorId="7B966D50" wp14:editId="18D4FCE2">
            <wp:extent cx="2882387" cy="2161790"/>
            <wp:effectExtent l="0" t="0" r="0" b="0"/>
            <wp:docPr id="16" name="Picture 6" descr="Chart, histogram&#10;&#10;Description automatically generated">
              <a:extLst xmlns:a="http://schemas.openxmlformats.org/drawingml/2006/main">
                <a:ext uri="{FF2B5EF4-FFF2-40B4-BE49-F238E27FC236}">
                  <a16:creationId xmlns:a16="http://schemas.microsoft.com/office/drawing/2014/main" id="{F1843FF0-34F0-6624-37C0-78676402F2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histogram&#10;&#10;Description automatically generated">
                      <a:extLst>
                        <a:ext uri="{FF2B5EF4-FFF2-40B4-BE49-F238E27FC236}">
                          <a16:creationId xmlns:a16="http://schemas.microsoft.com/office/drawing/2014/main" id="{F1843FF0-34F0-6624-37C0-78676402F2B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99389" cy="2174541"/>
                    </a:xfrm>
                    <a:prstGeom prst="rect">
                      <a:avLst/>
                    </a:prstGeom>
                  </pic:spPr>
                </pic:pic>
              </a:graphicData>
            </a:graphic>
          </wp:inline>
        </w:drawing>
      </w:r>
      <w:r w:rsidR="00145A77" w:rsidRPr="00145A77">
        <w:rPr>
          <w:noProof/>
        </w:rPr>
        <w:drawing>
          <wp:inline distT="0" distB="0" distL="0" distR="0" wp14:anchorId="29FBDA57" wp14:editId="404595E5">
            <wp:extent cx="2892391" cy="2168468"/>
            <wp:effectExtent l="0" t="0" r="3810" b="3810"/>
            <wp:docPr id="58" name="Picture 57" descr="Chart, histogram&#10;&#10;Description automatically generated">
              <a:extLst xmlns:a="http://schemas.openxmlformats.org/drawingml/2006/main">
                <a:ext uri="{FF2B5EF4-FFF2-40B4-BE49-F238E27FC236}">
                  <a16:creationId xmlns:a16="http://schemas.microsoft.com/office/drawing/2014/main" id="{43AC1BCB-C327-3095-228E-62A79642E2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7" descr="Chart, histogram&#10;&#10;Description automatically generated">
                      <a:extLst>
                        <a:ext uri="{FF2B5EF4-FFF2-40B4-BE49-F238E27FC236}">
                          <a16:creationId xmlns:a16="http://schemas.microsoft.com/office/drawing/2014/main" id="{43AC1BCB-C327-3095-228E-62A79642E2F4}"/>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02395" cy="2175968"/>
                    </a:xfrm>
                    <a:prstGeom prst="rect">
                      <a:avLst/>
                    </a:prstGeom>
                  </pic:spPr>
                </pic:pic>
              </a:graphicData>
            </a:graphic>
          </wp:inline>
        </w:drawing>
      </w:r>
    </w:p>
    <w:p w14:paraId="47293828" w14:textId="26D20D1D" w:rsidR="00034219" w:rsidRDefault="00E56181" w:rsidP="00E56181">
      <w:pPr>
        <w:pStyle w:val="Caption"/>
      </w:pPr>
      <w:r>
        <w:t xml:space="preserve">Figure </w:t>
      </w:r>
      <w:fldSimple w:instr=" SEQ Figure \* ARABIC ">
        <w:r w:rsidR="000E34E2">
          <w:rPr>
            <w:noProof/>
          </w:rPr>
          <w:t>11</w:t>
        </w:r>
      </w:fldSimple>
      <w:r w:rsidR="00636B8A">
        <w:t>.</w:t>
      </w:r>
      <w:r w:rsidR="003C047D">
        <w:t xml:space="preserve"> </w:t>
      </w:r>
      <w:r>
        <w:t xml:space="preserve"> </w:t>
      </w:r>
      <w:r w:rsidR="003C047D">
        <w:t>Positioning error along the satellite orbit and along the direction perpendicular to the orbit with 3 RTT measurements</w:t>
      </w:r>
      <w:r w:rsidR="003C047D">
        <w:rPr>
          <w:noProof/>
        </w:rPr>
        <w:t xml:space="preserve"> spaced </w:t>
      </w:r>
      <w:r w:rsidR="003C047D">
        <w:rPr>
          <w:noProof/>
        </w:rPr>
        <w:t>1</w:t>
      </w:r>
      <w:r w:rsidR="003C047D">
        <w:rPr>
          <w:noProof/>
        </w:rPr>
        <w:t>s apart.</w:t>
      </w:r>
    </w:p>
    <w:p w14:paraId="7DB6CF3F" w14:textId="2549E9BD" w:rsidR="00145A77" w:rsidRDefault="00145A77" w:rsidP="00D87DD7">
      <w:r>
        <w:t xml:space="preserve">Even in the case of 1s gap in measurements, we are able to </w:t>
      </w:r>
      <w:r w:rsidR="00FA3047">
        <w:t xml:space="preserve">resolve the UE position within 2km for UE locations </w:t>
      </w:r>
      <w:r w:rsidR="00C5798D">
        <w:t xml:space="preserve">which are </w:t>
      </w:r>
      <w:r w:rsidR="00FA3047">
        <w:t>away from the orbit of the satellite.</w:t>
      </w:r>
      <w:r w:rsidR="00387A24">
        <w:t xml:space="preserve"> </w:t>
      </w:r>
      <w:r w:rsidR="00407C81">
        <w:t xml:space="preserve">This is useful as we can choose </w:t>
      </w:r>
      <w:r w:rsidR="00394487">
        <w:t>a shorter</w:t>
      </w:r>
      <w:r w:rsidR="00407C81">
        <w:t xml:space="preserve"> measurement time</w:t>
      </w:r>
      <w:r w:rsidR="00394487">
        <w:t xml:space="preserve"> span for UE</w:t>
      </w:r>
      <w:r w:rsidR="00762FF7">
        <w:t>s in farther beams and a longer measurement time for UEs in beams closer to the orbit.</w:t>
      </w:r>
    </w:p>
    <w:p w14:paraId="66F91E3F" w14:textId="77777777" w:rsidR="00946B1C" w:rsidRDefault="002C4DB3" w:rsidP="00946B1C">
      <w:pPr>
        <w:keepNext/>
        <w:jc w:val="center"/>
      </w:pPr>
      <w:r w:rsidRPr="002C4DB3">
        <w:rPr>
          <w:noProof/>
        </w:rPr>
        <w:drawing>
          <wp:inline distT="0" distB="0" distL="0" distR="0" wp14:anchorId="63475C18" wp14:editId="30BFCBAF">
            <wp:extent cx="3768596" cy="2825370"/>
            <wp:effectExtent l="0" t="0" r="3810" b="0"/>
            <wp:docPr id="6" name="Picture 5" descr="Chart&#10;&#10;Description automatically generated">
              <a:extLst xmlns:a="http://schemas.openxmlformats.org/drawingml/2006/main">
                <a:ext uri="{FF2B5EF4-FFF2-40B4-BE49-F238E27FC236}">
                  <a16:creationId xmlns:a16="http://schemas.microsoft.com/office/drawing/2014/main" id="{86D2DCED-6D94-9C61-D113-402BE3E209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10;&#10;Description automatically generated">
                      <a:extLst>
                        <a:ext uri="{FF2B5EF4-FFF2-40B4-BE49-F238E27FC236}">
                          <a16:creationId xmlns:a16="http://schemas.microsoft.com/office/drawing/2014/main" id="{86D2DCED-6D94-9C61-D113-402BE3E20926}"/>
                        </a:ext>
                      </a:extLst>
                    </pic:cNvPr>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781748" cy="2835230"/>
                    </a:xfrm>
                    <a:prstGeom prst="rect">
                      <a:avLst/>
                    </a:prstGeom>
                  </pic:spPr>
                </pic:pic>
              </a:graphicData>
            </a:graphic>
          </wp:inline>
        </w:drawing>
      </w:r>
    </w:p>
    <w:p w14:paraId="1F98BF12" w14:textId="634DE0A8" w:rsidR="00762FF7" w:rsidRDefault="00946B1C" w:rsidP="00946B1C">
      <w:pPr>
        <w:pStyle w:val="Caption"/>
        <w:jc w:val="center"/>
      </w:pPr>
      <w:r>
        <w:t xml:space="preserve">Figure </w:t>
      </w:r>
      <w:fldSimple w:instr=" SEQ Figure \* ARABIC ">
        <w:r w:rsidR="000E34E2">
          <w:rPr>
            <w:noProof/>
          </w:rPr>
          <w:t>12</w:t>
        </w:r>
      </w:fldSimple>
      <w:r w:rsidR="00636B8A">
        <w:t>.</w:t>
      </w:r>
      <w:r w:rsidR="00075B9F">
        <w:t xml:space="preserve"> CDF of Horizontal position error</w:t>
      </w:r>
      <w:r w:rsidR="000E34E2">
        <w:t xml:space="preserve"> </w:t>
      </w:r>
      <w:r w:rsidR="00F02504">
        <w:t>with 3 RTT measurements and known altitude</w:t>
      </w:r>
      <w:r w:rsidR="00C902E3">
        <w:t>.</w:t>
      </w:r>
      <w:r w:rsidR="00075B9F">
        <w:t xml:space="preserve"> </w:t>
      </w:r>
    </w:p>
    <w:p w14:paraId="709433BF" w14:textId="77777777" w:rsidR="00C902E3" w:rsidRPr="00C902E3" w:rsidRDefault="00C902E3" w:rsidP="00C902E3"/>
    <w:p w14:paraId="39AE43CE" w14:textId="74CCCA4E" w:rsidR="00D674F2" w:rsidRDefault="00D674F2" w:rsidP="001A4790">
      <w:pPr>
        <w:pStyle w:val="Caption"/>
        <w:keepNext/>
        <w:jc w:val="center"/>
      </w:pPr>
      <w:r>
        <w:t xml:space="preserve">Table </w:t>
      </w:r>
      <w:fldSimple w:instr=" SEQ Table \* ARABIC ">
        <w:r w:rsidR="00EB3CF9">
          <w:rPr>
            <w:noProof/>
          </w:rPr>
          <w:t>3</w:t>
        </w:r>
      </w:fldSimple>
      <w:r w:rsidR="00636B8A">
        <w:t>.</w:t>
      </w:r>
      <w:r w:rsidR="001A4790">
        <w:t xml:space="preserve">   Horizontal error with </w:t>
      </w:r>
      <w:r w:rsidR="00DB4746">
        <w:t>3 RTT measurements and known altitude</w:t>
      </w:r>
      <w:r w:rsidR="00DB4746">
        <w:t>.</w:t>
      </w:r>
    </w:p>
    <w:tbl>
      <w:tblPr>
        <w:tblW w:w="9691" w:type="dxa"/>
        <w:tblCellMar>
          <w:left w:w="0" w:type="dxa"/>
          <w:right w:w="0" w:type="dxa"/>
        </w:tblCellMar>
        <w:tblLook w:val="0420" w:firstRow="1" w:lastRow="0" w:firstColumn="0" w:lastColumn="0" w:noHBand="0" w:noVBand="1"/>
      </w:tblPr>
      <w:tblGrid>
        <w:gridCol w:w="2541"/>
        <w:gridCol w:w="1430"/>
        <w:gridCol w:w="1430"/>
        <w:gridCol w:w="1430"/>
        <w:gridCol w:w="1430"/>
        <w:gridCol w:w="1430"/>
      </w:tblGrid>
      <w:tr w:rsidR="002C4DB3" w:rsidRPr="002C4DB3" w14:paraId="69C42DE6" w14:textId="77777777" w:rsidTr="002C4DB3">
        <w:trPr>
          <w:trHeight w:val="244"/>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9F8BFC5" w14:textId="77777777" w:rsidR="002C4DB3" w:rsidRPr="002C4DB3" w:rsidRDefault="002C4DB3" w:rsidP="002C4DB3">
            <w:pPr>
              <w:jc w:val="center"/>
            </w:pPr>
            <w:r w:rsidRPr="002C4DB3">
              <w:rPr>
                <w:b/>
                <w:bCs/>
              </w:rPr>
              <w:t>Error in m</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6E1B837" w14:textId="77777777" w:rsidR="002C4DB3" w:rsidRPr="002C4DB3" w:rsidRDefault="002C4DB3" w:rsidP="002C4DB3">
            <w:pPr>
              <w:jc w:val="center"/>
            </w:pPr>
            <w:r w:rsidRPr="002C4DB3">
              <w:rPr>
                <w:b/>
                <w:bCs/>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C64F30A" w14:textId="77777777" w:rsidR="002C4DB3" w:rsidRPr="002C4DB3" w:rsidRDefault="002C4DB3" w:rsidP="002C4DB3">
            <w:pPr>
              <w:jc w:val="center"/>
            </w:pPr>
            <w:r w:rsidRPr="002C4DB3">
              <w:rPr>
                <w:b/>
                <w:bCs/>
              </w:rPr>
              <w:t>67%</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7CCB766" w14:textId="77777777" w:rsidR="002C4DB3" w:rsidRPr="002C4DB3" w:rsidRDefault="002C4DB3" w:rsidP="002C4DB3">
            <w:pPr>
              <w:jc w:val="center"/>
            </w:pPr>
            <w:r w:rsidRPr="002C4DB3">
              <w:rPr>
                <w:b/>
                <w:bCs/>
              </w:rPr>
              <w:t>80%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3A4AC22" w14:textId="77777777" w:rsidR="002C4DB3" w:rsidRPr="002C4DB3" w:rsidRDefault="002C4DB3" w:rsidP="002C4DB3">
            <w:pPr>
              <w:jc w:val="center"/>
            </w:pPr>
            <w:r w:rsidRPr="002C4DB3">
              <w:rPr>
                <w:b/>
                <w:bCs/>
              </w:rPr>
              <w:t>90%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F6C534B" w14:textId="77777777" w:rsidR="002C4DB3" w:rsidRPr="002C4DB3" w:rsidRDefault="002C4DB3" w:rsidP="002C4DB3">
            <w:pPr>
              <w:jc w:val="center"/>
            </w:pPr>
            <w:r w:rsidRPr="002C4DB3">
              <w:rPr>
                <w:b/>
                <w:bCs/>
              </w:rPr>
              <w:t>95%</w:t>
            </w:r>
          </w:p>
        </w:tc>
      </w:tr>
      <w:tr w:rsidR="002C4DB3" w:rsidRPr="002C4DB3" w14:paraId="51F827D2" w14:textId="77777777" w:rsidTr="002C4DB3">
        <w:trPr>
          <w:trHeight w:val="244"/>
        </w:trPr>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621BF9A" w14:textId="77777777" w:rsidR="002C4DB3" w:rsidRPr="002C4DB3" w:rsidRDefault="002C4DB3" w:rsidP="002C4DB3">
            <w:pPr>
              <w:jc w:val="center"/>
            </w:pPr>
            <w:r w:rsidRPr="002C4DB3">
              <w:t>[-1,0,1]</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C031C3" w14:textId="77777777" w:rsidR="002C4DB3" w:rsidRPr="002C4DB3" w:rsidRDefault="002C4DB3" w:rsidP="002C4DB3">
            <w:pPr>
              <w:jc w:val="center"/>
            </w:pPr>
            <w:r w:rsidRPr="002C4DB3">
              <w:t>142</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341F63C" w14:textId="77777777" w:rsidR="002C4DB3" w:rsidRPr="002C4DB3" w:rsidRDefault="002C4DB3" w:rsidP="002C4DB3">
            <w:pPr>
              <w:jc w:val="center"/>
            </w:pPr>
            <w:r w:rsidRPr="002C4DB3">
              <w:t>226</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49020F5" w14:textId="77777777" w:rsidR="002C4DB3" w:rsidRPr="002C4DB3" w:rsidRDefault="002C4DB3" w:rsidP="002C4DB3">
            <w:pPr>
              <w:jc w:val="center"/>
            </w:pPr>
            <w:r w:rsidRPr="002C4DB3">
              <w:t>353</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84D2395" w14:textId="77777777" w:rsidR="002C4DB3" w:rsidRPr="002C4DB3" w:rsidRDefault="002C4DB3" w:rsidP="002C4DB3">
            <w:pPr>
              <w:jc w:val="center"/>
            </w:pPr>
            <w:r w:rsidRPr="002C4DB3">
              <w:t>674</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5AD708" w14:textId="77777777" w:rsidR="002C4DB3" w:rsidRPr="002C4DB3" w:rsidRDefault="002C4DB3" w:rsidP="002C4DB3">
            <w:pPr>
              <w:jc w:val="center"/>
            </w:pPr>
            <w:r w:rsidRPr="002C4DB3">
              <w:t>1772</w:t>
            </w:r>
          </w:p>
        </w:tc>
      </w:tr>
      <w:tr w:rsidR="002C4DB3" w:rsidRPr="002C4DB3" w14:paraId="691F0DFF" w14:textId="77777777" w:rsidTr="002C4DB3">
        <w:trPr>
          <w:trHeight w:val="244"/>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81C7BEE" w14:textId="77777777" w:rsidR="002C4DB3" w:rsidRPr="002C4DB3" w:rsidRDefault="002C4DB3" w:rsidP="002C4DB3">
            <w:pPr>
              <w:jc w:val="center"/>
            </w:pPr>
            <w:r w:rsidRPr="002C4DB3">
              <w:t>[-2,0,2]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CB2EBB" w14:textId="77777777" w:rsidR="002C4DB3" w:rsidRPr="002C4DB3" w:rsidRDefault="002C4DB3" w:rsidP="002C4DB3">
            <w:pPr>
              <w:jc w:val="center"/>
            </w:pPr>
            <w:r w:rsidRPr="002C4DB3">
              <w:t>71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8CC8A89" w14:textId="77777777" w:rsidR="002C4DB3" w:rsidRPr="002C4DB3" w:rsidRDefault="002C4DB3" w:rsidP="002C4DB3">
            <w:pPr>
              <w:jc w:val="center"/>
            </w:pPr>
            <w:r w:rsidRPr="002C4DB3">
              <w:t>113</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EB7201" w14:textId="77777777" w:rsidR="002C4DB3" w:rsidRPr="002C4DB3" w:rsidRDefault="002C4DB3" w:rsidP="002C4DB3">
            <w:pPr>
              <w:jc w:val="center"/>
            </w:pPr>
            <w:r w:rsidRPr="002C4DB3">
              <w:t>177</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8147BC" w14:textId="77777777" w:rsidR="002C4DB3" w:rsidRPr="002C4DB3" w:rsidRDefault="002C4DB3" w:rsidP="002C4DB3">
            <w:pPr>
              <w:jc w:val="center"/>
            </w:pPr>
            <w:r w:rsidRPr="002C4DB3">
              <w:t>342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2A9DA0E" w14:textId="77777777" w:rsidR="002C4DB3" w:rsidRPr="002C4DB3" w:rsidRDefault="002C4DB3" w:rsidP="002C4DB3">
            <w:pPr>
              <w:jc w:val="center"/>
            </w:pPr>
            <w:r w:rsidRPr="002C4DB3">
              <w:t>934</w:t>
            </w:r>
          </w:p>
        </w:tc>
      </w:tr>
      <w:tr w:rsidR="002C4DB3" w:rsidRPr="002C4DB3" w14:paraId="48A6A561" w14:textId="77777777" w:rsidTr="002C4DB3">
        <w:trPr>
          <w:trHeight w:val="244"/>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68D157" w14:textId="77777777" w:rsidR="002C4DB3" w:rsidRPr="002C4DB3" w:rsidRDefault="002C4DB3" w:rsidP="002C4DB3">
            <w:pPr>
              <w:jc w:val="center"/>
            </w:pPr>
            <w:r w:rsidRPr="002C4DB3">
              <w:t>[-4,0,4]</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B33F16A" w14:textId="77777777" w:rsidR="002C4DB3" w:rsidRPr="002C4DB3" w:rsidRDefault="002C4DB3" w:rsidP="002C4DB3">
            <w:pPr>
              <w:jc w:val="center"/>
            </w:pPr>
            <w:r w:rsidRPr="002C4DB3">
              <w:t>36</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C13E2F" w14:textId="77777777" w:rsidR="002C4DB3" w:rsidRPr="002C4DB3" w:rsidRDefault="002C4DB3" w:rsidP="002C4DB3">
            <w:pPr>
              <w:jc w:val="center"/>
            </w:pPr>
            <w:r w:rsidRPr="002C4DB3">
              <w:t>57</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A7B6046" w14:textId="77777777" w:rsidR="002C4DB3" w:rsidRPr="002C4DB3" w:rsidRDefault="002C4DB3" w:rsidP="002C4DB3">
            <w:pPr>
              <w:jc w:val="center"/>
            </w:pPr>
            <w:r w:rsidRPr="002C4DB3">
              <w:t>89</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29370B" w14:textId="77777777" w:rsidR="002C4DB3" w:rsidRPr="002C4DB3" w:rsidRDefault="002C4DB3" w:rsidP="002C4DB3">
            <w:pPr>
              <w:jc w:val="center"/>
            </w:pPr>
            <w:r w:rsidRPr="002C4DB3">
              <w:t>173</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318421" w14:textId="77777777" w:rsidR="002C4DB3" w:rsidRPr="002C4DB3" w:rsidRDefault="002C4DB3" w:rsidP="002C4DB3">
            <w:pPr>
              <w:jc w:val="center"/>
            </w:pPr>
            <w:r w:rsidRPr="002C4DB3">
              <w:t>490</w:t>
            </w:r>
          </w:p>
        </w:tc>
      </w:tr>
      <w:tr w:rsidR="002C4DB3" w:rsidRPr="002C4DB3" w14:paraId="2232E3F1" w14:textId="77777777" w:rsidTr="002C4DB3">
        <w:trPr>
          <w:trHeight w:val="244"/>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C234757" w14:textId="77777777" w:rsidR="002C4DB3" w:rsidRPr="002C4DB3" w:rsidRDefault="002C4DB3" w:rsidP="002C4DB3">
            <w:pPr>
              <w:jc w:val="center"/>
            </w:pPr>
            <w:r w:rsidRPr="002C4DB3">
              <w:t>[-8,0,8]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074AAED" w14:textId="77777777" w:rsidR="002C4DB3" w:rsidRPr="002C4DB3" w:rsidRDefault="002C4DB3" w:rsidP="002C4DB3">
            <w:pPr>
              <w:jc w:val="center"/>
            </w:pPr>
            <w:r w:rsidRPr="002C4DB3">
              <w:t>18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6CE032B" w14:textId="77777777" w:rsidR="002C4DB3" w:rsidRPr="002C4DB3" w:rsidRDefault="002C4DB3" w:rsidP="002C4DB3">
            <w:pPr>
              <w:jc w:val="center"/>
            </w:pPr>
            <w:r w:rsidRPr="002C4DB3">
              <w:t>29</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85C3D86" w14:textId="77777777" w:rsidR="002C4DB3" w:rsidRPr="002C4DB3" w:rsidRDefault="002C4DB3" w:rsidP="002C4DB3">
            <w:pPr>
              <w:jc w:val="center"/>
            </w:pPr>
            <w:r w:rsidRPr="002C4DB3">
              <w:t>45</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B0FA4B" w14:textId="77777777" w:rsidR="002C4DB3" w:rsidRPr="002C4DB3" w:rsidRDefault="002C4DB3" w:rsidP="002C4DB3">
            <w:pPr>
              <w:jc w:val="center"/>
            </w:pPr>
            <w:r w:rsidRPr="002C4DB3">
              <w:t>88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17F0D6D" w14:textId="77777777" w:rsidR="002C4DB3" w:rsidRPr="002C4DB3" w:rsidRDefault="002C4DB3" w:rsidP="002C4DB3">
            <w:pPr>
              <w:jc w:val="center"/>
            </w:pPr>
            <w:r w:rsidRPr="002C4DB3">
              <w:t>260</w:t>
            </w:r>
          </w:p>
        </w:tc>
      </w:tr>
    </w:tbl>
    <w:p w14:paraId="17E111D7" w14:textId="3936E7F7" w:rsidR="002C4DB3" w:rsidRDefault="002C4DB3" w:rsidP="002C4DB3">
      <w:pPr>
        <w:jc w:val="center"/>
      </w:pPr>
    </w:p>
    <w:p w14:paraId="6801E6A1" w14:textId="231ECA83" w:rsidR="005739A8" w:rsidRDefault="00D430DE" w:rsidP="002C4DB3">
      <w:r>
        <w:t>The</w:t>
      </w:r>
      <w:r w:rsidR="00B43C29">
        <w:t xml:space="preserve"> CDF of </w:t>
      </w:r>
      <w:r w:rsidR="00A90A61">
        <w:t>horizontal position error for different measurement gaps are provided</w:t>
      </w:r>
      <w:r>
        <w:t xml:space="preserve"> in Figure 12 and </w:t>
      </w:r>
      <w:r w:rsidR="00AC1409">
        <w:t xml:space="preserve">also summarized </w:t>
      </w:r>
      <w:r w:rsidR="00D674F2">
        <w:t xml:space="preserve">in Table </w:t>
      </w:r>
      <w:r w:rsidR="003C3F38">
        <w:t>3</w:t>
      </w:r>
      <w:r w:rsidR="00A90A61">
        <w:t xml:space="preserve">. </w:t>
      </w:r>
      <w:r w:rsidR="00AC1409">
        <w:t xml:space="preserve">As can be seen, </w:t>
      </w:r>
      <w:r w:rsidR="00DB3ADA">
        <w:t xml:space="preserve">even with a </w:t>
      </w:r>
      <w:r w:rsidR="006554A5">
        <w:t>measurement</w:t>
      </w:r>
      <w:r w:rsidR="00DB3ADA">
        <w:t xml:space="preserve"> window of 2 s (i.e.,1 s measurement gap), the 95</w:t>
      </w:r>
      <w:r w:rsidR="00DB3ADA" w:rsidRPr="00DB3ADA">
        <w:rPr>
          <w:vertAlign w:val="superscript"/>
        </w:rPr>
        <w:t>th</w:t>
      </w:r>
      <w:r w:rsidR="00DB3ADA">
        <w:t>-per</w:t>
      </w:r>
      <w:r w:rsidR="006554A5">
        <w:t xml:space="preserve">centile error is less than 2 km. </w:t>
      </w:r>
      <w:r w:rsidR="00DB3ADA">
        <w:t xml:space="preserve"> </w:t>
      </w:r>
    </w:p>
    <w:p w14:paraId="5C6730D0" w14:textId="48EE3F80" w:rsidR="00DE373C" w:rsidRDefault="00FD577C" w:rsidP="002C4DB3">
      <w:r>
        <w:t>We also evaluate the performance when the UE altitude is not known correctly. We assume a</w:t>
      </w:r>
      <w:r w:rsidR="00270A6D">
        <w:t xml:space="preserve">n unknown </w:t>
      </w:r>
      <w:r>
        <w:t xml:space="preserve">UE altitude </w:t>
      </w:r>
      <w:r w:rsidR="00270A6D">
        <w:t>sampled uniformly in</w:t>
      </w:r>
      <w:r>
        <w:t xml:space="preserve"> [-50,50]m.</w:t>
      </w:r>
      <w:r w:rsidR="00270A6D">
        <w:t xml:space="preserve"> The location </w:t>
      </w:r>
      <w:r w:rsidR="003607DD">
        <w:t>estimation algorithm still assumes that the UE is on the surface of the earth to generate a location estimate.</w:t>
      </w:r>
      <w:r w:rsidR="00857869">
        <w:t xml:space="preserve"> Even with this additional uncertainty, there is no significant impact on the </w:t>
      </w:r>
      <w:r w:rsidR="00DE373C">
        <w:t>positioning error</w:t>
      </w:r>
      <w:r w:rsidR="005739A8">
        <w:t xml:space="preserve"> as shown in Figure </w:t>
      </w:r>
      <w:r w:rsidR="000E34E2">
        <w:t xml:space="preserve">13 and Table </w:t>
      </w:r>
      <w:r w:rsidR="003C3F38">
        <w:t>4</w:t>
      </w:r>
      <w:r w:rsidR="000E34E2">
        <w:t>.</w:t>
      </w:r>
    </w:p>
    <w:p w14:paraId="60CB6C01" w14:textId="77777777" w:rsidR="000E34E2" w:rsidRDefault="00DE373C" w:rsidP="000E34E2">
      <w:pPr>
        <w:keepNext/>
        <w:jc w:val="center"/>
      </w:pPr>
      <w:r w:rsidRPr="00DE373C">
        <w:rPr>
          <w:noProof/>
        </w:rPr>
        <w:drawing>
          <wp:inline distT="0" distB="0" distL="0" distR="0" wp14:anchorId="54FADF8A" wp14:editId="2E64A314">
            <wp:extent cx="3351038" cy="2512321"/>
            <wp:effectExtent l="0" t="0" r="1905" b="2540"/>
            <wp:docPr id="17" name="Picture 5" descr="Chart&#10;&#10;Description automatically generated">
              <a:extLst xmlns:a="http://schemas.openxmlformats.org/drawingml/2006/main">
                <a:ext uri="{FF2B5EF4-FFF2-40B4-BE49-F238E27FC236}">
                  <a16:creationId xmlns:a16="http://schemas.microsoft.com/office/drawing/2014/main" id="{86D2DCED-6D94-9C61-D113-402BE3E209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5" descr="Chart&#10;&#10;Description automatically generated">
                      <a:extLst>
                        <a:ext uri="{FF2B5EF4-FFF2-40B4-BE49-F238E27FC236}">
                          <a16:creationId xmlns:a16="http://schemas.microsoft.com/office/drawing/2014/main" id="{86D2DCED-6D94-9C61-D113-402BE3E20926}"/>
                        </a:ext>
                      </a:extLst>
                    </pic:cNvPr>
                    <pic:cNvPicPr>
                      <a:picLocks noChangeAspect="1"/>
                    </pic:cNvPicPr>
                  </pic:nvPicPr>
                  <pic:blipFill>
                    <a:blip r:embed="rId27" cstate="print">
                      <a:extLst>
                        <a:ext uri="{28A0092B-C50C-407E-A947-70E740481C1C}">
                          <a14:useLocalDpi xmlns:a14="http://schemas.microsoft.com/office/drawing/2010/main" val="0"/>
                        </a:ext>
                      </a:extLst>
                    </a:blip>
                    <a:srcRect/>
                    <a:stretch/>
                  </pic:blipFill>
                  <pic:spPr>
                    <a:xfrm>
                      <a:off x="0" y="0"/>
                      <a:ext cx="3356437" cy="2516368"/>
                    </a:xfrm>
                    <a:prstGeom prst="rect">
                      <a:avLst/>
                    </a:prstGeom>
                  </pic:spPr>
                </pic:pic>
              </a:graphicData>
            </a:graphic>
          </wp:inline>
        </w:drawing>
      </w:r>
    </w:p>
    <w:p w14:paraId="670CC721" w14:textId="381314E3" w:rsidR="00F02504" w:rsidRDefault="000E34E2" w:rsidP="00F02504">
      <w:pPr>
        <w:pStyle w:val="Caption"/>
        <w:jc w:val="center"/>
      </w:pPr>
      <w:r>
        <w:t xml:space="preserve">Figure </w:t>
      </w:r>
      <w:fldSimple w:instr=" SEQ Figure \* ARABIC ">
        <w:r>
          <w:rPr>
            <w:noProof/>
          </w:rPr>
          <w:t>13</w:t>
        </w:r>
      </w:fldSimple>
      <w:r w:rsidR="00636B8A">
        <w:t>.</w:t>
      </w:r>
      <w:r w:rsidR="00F02504">
        <w:t xml:space="preserve"> </w:t>
      </w:r>
      <w:r w:rsidR="00F02504">
        <w:t xml:space="preserve">CDF of Horizontal position error with 3 RTT measurements and </w:t>
      </w:r>
      <w:bookmarkStart w:id="4" w:name="_Hlk118480642"/>
      <w:r w:rsidR="00F02504">
        <w:t>altitude</w:t>
      </w:r>
      <w:r w:rsidR="00D57B28">
        <w:t xml:space="preserve"> uncertainty uniformly distributed in [-50 50] m.</w:t>
      </w:r>
      <w:r w:rsidR="00F02504">
        <w:t xml:space="preserve"> </w:t>
      </w:r>
    </w:p>
    <w:bookmarkEnd w:id="4"/>
    <w:p w14:paraId="0A6DC247" w14:textId="70401C5F" w:rsidR="002C4DB3" w:rsidRDefault="002C4DB3" w:rsidP="000E34E2">
      <w:pPr>
        <w:pStyle w:val="Caption"/>
        <w:jc w:val="center"/>
      </w:pPr>
    </w:p>
    <w:p w14:paraId="6E281EE1" w14:textId="4F15077B" w:rsidR="00DB4746" w:rsidRDefault="00DB4746" w:rsidP="00DB4746">
      <w:pPr>
        <w:pStyle w:val="Caption"/>
        <w:jc w:val="center"/>
      </w:pPr>
      <w:r>
        <w:t xml:space="preserve">Table </w:t>
      </w:r>
      <w:fldSimple w:instr=" SEQ Table \* ARABIC ">
        <w:r w:rsidR="00EB3CF9">
          <w:rPr>
            <w:noProof/>
          </w:rPr>
          <w:t>4</w:t>
        </w:r>
      </w:fldSimple>
      <w:r w:rsidRPr="00DB4746">
        <w:t xml:space="preserve"> </w:t>
      </w:r>
      <w:r>
        <w:t>Horizontal error with 3 RTT measurements and altitude uncertainty uniformly distributed in [-50 50] m.</w:t>
      </w:r>
    </w:p>
    <w:tbl>
      <w:tblPr>
        <w:tblW w:w="9758" w:type="dxa"/>
        <w:tblCellMar>
          <w:left w:w="0" w:type="dxa"/>
          <w:right w:w="0" w:type="dxa"/>
        </w:tblCellMar>
        <w:tblLook w:val="0420" w:firstRow="1" w:lastRow="0" w:firstColumn="0" w:lastColumn="0" w:noHBand="0" w:noVBand="1"/>
      </w:tblPr>
      <w:tblGrid>
        <w:gridCol w:w="2558"/>
        <w:gridCol w:w="1440"/>
        <w:gridCol w:w="1440"/>
        <w:gridCol w:w="1440"/>
        <w:gridCol w:w="1440"/>
        <w:gridCol w:w="1440"/>
      </w:tblGrid>
      <w:tr w:rsidR="001F5438" w:rsidRPr="001F5438" w14:paraId="250D0252" w14:textId="77777777" w:rsidTr="001F5438">
        <w:trPr>
          <w:trHeight w:val="403"/>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0D98AE4" w14:textId="77777777" w:rsidR="001F5438" w:rsidRPr="001F5438" w:rsidRDefault="001F5438" w:rsidP="001F5438">
            <w:pPr>
              <w:jc w:val="center"/>
            </w:pPr>
            <w:r w:rsidRPr="001F5438">
              <w:rPr>
                <w:b/>
                <w:bCs/>
              </w:rPr>
              <w:t>Error in m</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4B21F52" w14:textId="77777777" w:rsidR="001F5438" w:rsidRPr="001F5438" w:rsidRDefault="001F5438" w:rsidP="001F5438">
            <w:pPr>
              <w:jc w:val="center"/>
            </w:pPr>
            <w:r w:rsidRPr="001F5438">
              <w:rPr>
                <w:b/>
                <w:bCs/>
              </w:rPr>
              <w:t>50%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0688C77" w14:textId="77777777" w:rsidR="001F5438" w:rsidRPr="001F5438" w:rsidRDefault="001F5438" w:rsidP="001F5438">
            <w:pPr>
              <w:jc w:val="center"/>
            </w:pPr>
            <w:r w:rsidRPr="001F5438">
              <w:rPr>
                <w:b/>
                <w:bCs/>
              </w:rPr>
              <w:t>67%</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5E19ED9" w14:textId="77777777" w:rsidR="001F5438" w:rsidRPr="001F5438" w:rsidRDefault="001F5438" w:rsidP="001F5438">
            <w:pPr>
              <w:jc w:val="center"/>
            </w:pPr>
            <w:r w:rsidRPr="001F5438">
              <w:rPr>
                <w:b/>
                <w:bCs/>
              </w:rPr>
              <w:t>80%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B97E124" w14:textId="77777777" w:rsidR="001F5438" w:rsidRPr="001F5438" w:rsidRDefault="001F5438" w:rsidP="001F5438">
            <w:pPr>
              <w:jc w:val="center"/>
            </w:pPr>
            <w:r w:rsidRPr="001F5438">
              <w:rPr>
                <w:b/>
                <w:bCs/>
              </w:rPr>
              <w:t>90%</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CA51B16" w14:textId="77777777" w:rsidR="001F5438" w:rsidRPr="001F5438" w:rsidRDefault="001F5438" w:rsidP="001F5438">
            <w:pPr>
              <w:jc w:val="center"/>
            </w:pPr>
            <w:r w:rsidRPr="001F5438">
              <w:rPr>
                <w:b/>
                <w:bCs/>
              </w:rPr>
              <w:t>95%</w:t>
            </w:r>
          </w:p>
        </w:tc>
      </w:tr>
      <w:tr w:rsidR="001F5438" w:rsidRPr="001F5438" w14:paraId="38B46B69" w14:textId="77777777" w:rsidTr="001F5438">
        <w:trPr>
          <w:trHeight w:val="403"/>
        </w:trPr>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1EC9C5" w14:textId="77777777" w:rsidR="001F5438" w:rsidRPr="001F5438" w:rsidRDefault="001F5438" w:rsidP="001F5438">
            <w:pPr>
              <w:jc w:val="center"/>
            </w:pPr>
            <w:r w:rsidRPr="001F5438">
              <w:t>[-1,0,1]</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B2F7D6E" w14:textId="77777777" w:rsidR="001F5438" w:rsidRPr="001F5438" w:rsidRDefault="001F5438" w:rsidP="001F5438">
            <w:pPr>
              <w:jc w:val="center"/>
            </w:pPr>
            <w:r w:rsidRPr="001F5438">
              <w:t>155</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7EBD055" w14:textId="77777777" w:rsidR="001F5438" w:rsidRPr="001F5438" w:rsidRDefault="001F5438" w:rsidP="001F5438">
            <w:pPr>
              <w:jc w:val="center"/>
            </w:pPr>
            <w:r w:rsidRPr="001F5438">
              <w:t>239</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A431E2" w14:textId="77777777" w:rsidR="001F5438" w:rsidRPr="001F5438" w:rsidRDefault="001F5438" w:rsidP="001F5438">
            <w:pPr>
              <w:jc w:val="center"/>
            </w:pPr>
            <w:r w:rsidRPr="001F5438">
              <w:t>370</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21A7F40" w14:textId="77777777" w:rsidR="001F5438" w:rsidRPr="001F5438" w:rsidRDefault="001F5438" w:rsidP="001F5438">
            <w:pPr>
              <w:jc w:val="center"/>
            </w:pPr>
            <w:r w:rsidRPr="001F5438">
              <w:t>715</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906D0D" w14:textId="77777777" w:rsidR="001F5438" w:rsidRPr="001F5438" w:rsidRDefault="001F5438" w:rsidP="001F5438">
            <w:pPr>
              <w:jc w:val="center"/>
            </w:pPr>
            <w:r w:rsidRPr="001F5438">
              <w:t>1928</w:t>
            </w:r>
          </w:p>
        </w:tc>
      </w:tr>
      <w:tr w:rsidR="001F5438" w:rsidRPr="001F5438" w14:paraId="0A01A040"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8963E6" w14:textId="77777777" w:rsidR="001F5438" w:rsidRPr="001F5438" w:rsidRDefault="001F5438" w:rsidP="001F5438">
            <w:pPr>
              <w:jc w:val="center"/>
            </w:pPr>
            <w:r w:rsidRPr="001F5438">
              <w:t>[-2,0,2]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CA56B5" w14:textId="77777777" w:rsidR="001F5438" w:rsidRPr="001F5438" w:rsidRDefault="001F5438" w:rsidP="001F5438">
            <w:pPr>
              <w:jc w:val="center"/>
            </w:pPr>
            <w:r w:rsidRPr="001F5438">
              <w:t>90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66D23D1" w14:textId="77777777" w:rsidR="001F5438" w:rsidRPr="001F5438" w:rsidRDefault="001F5438" w:rsidP="001F5438">
            <w:pPr>
              <w:jc w:val="center"/>
            </w:pPr>
            <w:r w:rsidRPr="001F5438">
              <w:t>133</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403B608" w14:textId="77777777" w:rsidR="001F5438" w:rsidRPr="001F5438" w:rsidRDefault="001F5438" w:rsidP="001F5438">
            <w:pPr>
              <w:jc w:val="center"/>
            </w:pPr>
            <w:r w:rsidRPr="001F5438">
              <w:t>206</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D6B3815" w14:textId="77777777" w:rsidR="001F5438" w:rsidRPr="001F5438" w:rsidRDefault="001F5438" w:rsidP="001F5438">
            <w:pPr>
              <w:jc w:val="center"/>
            </w:pPr>
            <w:r w:rsidRPr="001F5438">
              <w:t>408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5535C1E" w14:textId="77777777" w:rsidR="001F5438" w:rsidRPr="001F5438" w:rsidRDefault="001F5438" w:rsidP="001F5438">
            <w:pPr>
              <w:jc w:val="center"/>
            </w:pPr>
            <w:r w:rsidRPr="001F5438">
              <w:t>1107</w:t>
            </w:r>
          </w:p>
        </w:tc>
      </w:tr>
      <w:tr w:rsidR="001F5438" w:rsidRPr="001F5438" w14:paraId="1DBB5D19"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B6D774F" w14:textId="77777777" w:rsidR="001F5438" w:rsidRPr="001F5438" w:rsidRDefault="001F5438" w:rsidP="001F5438">
            <w:pPr>
              <w:jc w:val="center"/>
            </w:pPr>
            <w:r w:rsidRPr="001F5438">
              <w:t>[-4,0,4]</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1871D84" w14:textId="77777777" w:rsidR="001F5438" w:rsidRPr="001F5438" w:rsidRDefault="001F5438" w:rsidP="001F5438">
            <w:pPr>
              <w:jc w:val="center"/>
            </w:pPr>
            <w:r w:rsidRPr="001F5438">
              <w:t>62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8428B2" w14:textId="77777777" w:rsidR="001F5438" w:rsidRPr="001F5438" w:rsidRDefault="001F5438" w:rsidP="001F5438">
            <w:pPr>
              <w:jc w:val="center"/>
            </w:pPr>
            <w:r w:rsidRPr="001F5438">
              <w:t>86</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41A030B" w14:textId="77777777" w:rsidR="001F5438" w:rsidRPr="001F5438" w:rsidRDefault="001F5438" w:rsidP="001F5438">
            <w:pPr>
              <w:jc w:val="center"/>
            </w:pPr>
            <w:r w:rsidRPr="001F5438">
              <w:t>132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4F37052" w14:textId="77777777" w:rsidR="001F5438" w:rsidRPr="001F5438" w:rsidRDefault="001F5438" w:rsidP="001F5438">
            <w:pPr>
              <w:jc w:val="center"/>
            </w:pPr>
            <w:r w:rsidRPr="001F5438">
              <w:t>275</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28E3E3" w14:textId="77777777" w:rsidR="001F5438" w:rsidRPr="001F5438" w:rsidRDefault="001F5438" w:rsidP="001F5438">
            <w:pPr>
              <w:jc w:val="center"/>
            </w:pPr>
            <w:r w:rsidRPr="001F5438">
              <w:t>757</w:t>
            </w:r>
          </w:p>
        </w:tc>
      </w:tr>
      <w:tr w:rsidR="001F5438" w:rsidRPr="001F5438" w14:paraId="3CFF7ECF" w14:textId="77777777" w:rsidTr="001F5438">
        <w:trPr>
          <w:trHeight w:val="403"/>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EF558F" w14:textId="77777777" w:rsidR="001F5438" w:rsidRPr="001F5438" w:rsidRDefault="001F5438" w:rsidP="001F5438">
            <w:pPr>
              <w:jc w:val="center"/>
            </w:pPr>
            <w:r w:rsidRPr="001F5438">
              <w:t>[-8,0,8]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3B221BE" w14:textId="77777777" w:rsidR="001F5438" w:rsidRPr="001F5438" w:rsidRDefault="001F5438" w:rsidP="001F5438">
            <w:pPr>
              <w:jc w:val="center"/>
            </w:pPr>
            <w:r w:rsidRPr="001F5438">
              <w:t>51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C56B37" w14:textId="77777777" w:rsidR="001F5438" w:rsidRPr="001F5438" w:rsidRDefault="001F5438" w:rsidP="001F5438">
            <w:pPr>
              <w:jc w:val="center"/>
            </w:pPr>
            <w:r w:rsidRPr="001F5438">
              <w:t>68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7AED3C1" w14:textId="77777777" w:rsidR="001F5438" w:rsidRPr="001F5438" w:rsidRDefault="001F5438" w:rsidP="001F5438">
            <w:pPr>
              <w:jc w:val="center"/>
            </w:pPr>
            <w:r w:rsidRPr="001F5438">
              <w:t>104</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8FE647D" w14:textId="77777777" w:rsidR="001F5438" w:rsidRPr="001F5438" w:rsidRDefault="001F5438" w:rsidP="001F5438">
            <w:pPr>
              <w:jc w:val="center"/>
            </w:pPr>
            <w:r w:rsidRPr="001F5438">
              <w:t>226</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61CCED" w14:textId="77777777" w:rsidR="001F5438" w:rsidRPr="001F5438" w:rsidRDefault="001F5438" w:rsidP="001F5438">
            <w:pPr>
              <w:jc w:val="center"/>
            </w:pPr>
            <w:r w:rsidRPr="001F5438">
              <w:t>611</w:t>
            </w:r>
          </w:p>
        </w:tc>
      </w:tr>
    </w:tbl>
    <w:p w14:paraId="05CA1391" w14:textId="77777777" w:rsidR="001F5438" w:rsidRPr="00D87DD7" w:rsidRDefault="001F5438" w:rsidP="00DE373C">
      <w:pPr>
        <w:jc w:val="center"/>
      </w:pPr>
    </w:p>
    <w:p w14:paraId="3D9AEA2E" w14:textId="694C3ED2" w:rsidR="00CC394F" w:rsidRDefault="00CC394F" w:rsidP="00CC394F">
      <w:pPr>
        <w:pStyle w:val="Heading2"/>
      </w:pPr>
      <w:r>
        <w:t>Multi-satellite case</w:t>
      </w:r>
    </w:p>
    <w:p w14:paraId="47F434F1" w14:textId="13DA4CFE" w:rsidR="00F92503" w:rsidRPr="00F92503" w:rsidRDefault="00F92503" w:rsidP="00F92503">
      <w:pPr>
        <w:rPr>
          <w:lang w:val="en-GB"/>
        </w:rPr>
      </w:pPr>
      <w:r>
        <w:rPr>
          <w:lang w:val="en-GB"/>
        </w:rPr>
        <w:t xml:space="preserve">For multi-satellite case, we consider </w:t>
      </w:r>
      <w:r w:rsidR="001A2A3E">
        <w:rPr>
          <w:lang w:val="en-GB"/>
        </w:rPr>
        <w:t xml:space="preserve">a  </w:t>
      </w:r>
      <w:r>
        <w:rPr>
          <w:lang w:val="en-GB"/>
        </w:rPr>
        <w:t>3</w:t>
      </w:r>
      <w:r w:rsidR="001A2A3E">
        <w:rPr>
          <w:lang w:val="en-GB"/>
        </w:rPr>
        <w:t>-</w:t>
      </w:r>
      <w:r>
        <w:rPr>
          <w:lang w:val="en-GB"/>
        </w:rPr>
        <w:t>satellite</w:t>
      </w:r>
      <w:r w:rsidR="001A2A3E">
        <w:rPr>
          <w:lang w:val="en-GB"/>
        </w:rPr>
        <w:t xml:space="preserve"> case</w:t>
      </w:r>
      <w:r>
        <w:rPr>
          <w:lang w:val="en-GB"/>
        </w:rPr>
        <w:t xml:space="preserve"> </w:t>
      </w:r>
      <w:r w:rsidR="005F2C58">
        <w:rPr>
          <w:lang w:val="en-GB"/>
        </w:rPr>
        <w:t xml:space="preserve">where </w:t>
      </w:r>
      <w:r>
        <w:rPr>
          <w:lang w:val="en-GB"/>
        </w:rPr>
        <w:t xml:space="preserve">UE reports TA to the serving cell </w:t>
      </w:r>
      <w:r w:rsidR="008E3CD6">
        <w:rPr>
          <w:lang w:val="en-GB"/>
        </w:rPr>
        <w:t xml:space="preserve">so that the RTT of the serving satellite can be measured </w:t>
      </w:r>
      <w:r>
        <w:rPr>
          <w:lang w:val="en-GB"/>
        </w:rPr>
        <w:t xml:space="preserve">and </w:t>
      </w:r>
      <w:r w:rsidR="00547B14">
        <w:rPr>
          <w:lang w:val="en-GB"/>
        </w:rPr>
        <w:t xml:space="preserve">also reports </w:t>
      </w:r>
      <w:r w:rsidR="001A2A3E">
        <w:rPr>
          <w:lang w:val="en-GB"/>
        </w:rPr>
        <w:t xml:space="preserve">the </w:t>
      </w:r>
      <w:r>
        <w:rPr>
          <w:lang w:val="en-GB"/>
        </w:rPr>
        <w:t>TDOA</w:t>
      </w:r>
      <w:r w:rsidR="00547B14">
        <w:rPr>
          <w:lang w:val="en-GB"/>
        </w:rPr>
        <w:t>s</w:t>
      </w:r>
      <w:r w:rsidR="008E3CD6">
        <w:rPr>
          <w:lang w:val="en-GB"/>
        </w:rPr>
        <w:t xml:space="preserve"> of </w:t>
      </w:r>
      <w:r w:rsidR="00547B14">
        <w:rPr>
          <w:lang w:val="en-GB"/>
        </w:rPr>
        <w:t xml:space="preserve">two </w:t>
      </w:r>
      <w:r w:rsidR="005F2C58">
        <w:rPr>
          <w:lang w:val="en-GB"/>
        </w:rPr>
        <w:t>neighbor</w:t>
      </w:r>
      <w:r w:rsidR="008E3CD6">
        <w:rPr>
          <w:lang w:val="en-GB"/>
        </w:rPr>
        <w:t xml:space="preserve"> satellites</w:t>
      </w:r>
      <w:r w:rsidR="00AA20B0">
        <w:rPr>
          <w:lang w:val="en-GB"/>
        </w:rPr>
        <w:t xml:space="preserve"> with respect to the serving satellite</w:t>
      </w:r>
      <w:r w:rsidR="008E3CD6">
        <w:rPr>
          <w:lang w:val="en-GB"/>
        </w:rPr>
        <w:t xml:space="preserve">. </w:t>
      </w:r>
    </w:p>
    <w:tbl>
      <w:tblPr>
        <w:tblStyle w:val="TableGrid"/>
        <w:tblW w:w="0" w:type="auto"/>
        <w:tblInd w:w="576" w:type="dxa"/>
        <w:tblLayout w:type="fixed"/>
        <w:tblLook w:val="04A0" w:firstRow="1" w:lastRow="0" w:firstColumn="1" w:lastColumn="0" w:noHBand="0" w:noVBand="1"/>
      </w:tblPr>
      <w:tblGrid>
        <w:gridCol w:w="4693"/>
        <w:gridCol w:w="4693"/>
      </w:tblGrid>
      <w:tr w:rsidR="00B06C0D" w14:paraId="3AD0FB4F" w14:textId="77777777" w:rsidTr="00CC2596">
        <w:trPr>
          <w:trHeight w:val="900"/>
        </w:trPr>
        <w:tc>
          <w:tcPr>
            <w:tcW w:w="4693" w:type="dxa"/>
          </w:tcPr>
          <w:p w14:paraId="0A47E407" w14:textId="77777777" w:rsidR="00B06C0D" w:rsidRDefault="00B06C0D" w:rsidP="00CC2596">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(e.g. Least square, Taylor series, etc)</w:t>
            </w:r>
          </w:p>
        </w:tc>
        <w:tc>
          <w:tcPr>
            <w:tcW w:w="4693" w:type="dxa"/>
          </w:tcPr>
          <w:p w14:paraId="7FC76105" w14:textId="77777777" w:rsidR="00B06C0D" w:rsidRDefault="00B06C0D"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with Serving Sat + TDOA</w:t>
            </w:r>
            <w:r w:rsidR="00B5183E">
              <w:rPr>
                <w:rFonts w:ascii="Microsoft Sans Serif" w:eastAsia="Microsoft Sans Serif" w:hAnsi="Microsoft Sans Serif" w:cs="Microsoft Sans Serif"/>
                <w:color w:val="000000" w:themeColor="text1"/>
                <w:sz w:val="14"/>
                <w:szCs w:val="14"/>
              </w:rPr>
              <w:t xml:space="preserve"> </w:t>
            </w:r>
            <w:r w:rsidR="00086CAA">
              <w:rPr>
                <w:rFonts w:ascii="Microsoft Sans Serif" w:eastAsia="Microsoft Sans Serif" w:hAnsi="Microsoft Sans Serif" w:cs="Microsoft Sans Serif"/>
                <w:color w:val="000000" w:themeColor="text1"/>
                <w:sz w:val="14"/>
                <w:szCs w:val="14"/>
              </w:rPr>
              <w:t xml:space="preserve">of neighbor satellite </w:t>
            </w:r>
            <w:r w:rsidR="00B5183E">
              <w:rPr>
                <w:rFonts w:ascii="Microsoft Sans Serif" w:eastAsia="Microsoft Sans Serif" w:hAnsi="Microsoft Sans Serif" w:cs="Microsoft Sans Serif"/>
                <w:color w:val="000000" w:themeColor="text1"/>
                <w:sz w:val="14"/>
                <w:szCs w:val="14"/>
              </w:rPr>
              <w:t>wrt Serving Sat</w:t>
            </w:r>
          </w:p>
          <w:p w14:paraId="030390A7" w14:textId="120C8808" w:rsidR="00DD41A5" w:rsidRDefault="00DD41A5" w:rsidP="00CC2596">
            <w:pPr>
              <w:jc w:val="center"/>
            </w:pPr>
            <w:r>
              <w:rPr>
                <w:rFonts w:ascii="Microsoft Sans Serif" w:eastAsia="Microsoft Sans Serif" w:hAnsi="Microsoft Sans Serif" w:cs="Microsoft Sans Serif"/>
                <w:color w:val="000000" w:themeColor="text1"/>
                <w:sz w:val="14"/>
                <w:szCs w:val="14"/>
              </w:rPr>
              <w:t>Single Instant</w:t>
            </w:r>
          </w:p>
        </w:tc>
      </w:tr>
      <w:tr w:rsidR="00B06C0D" w:rsidRPr="357961CA" w14:paraId="4B225DF7" w14:textId="77777777" w:rsidTr="00CC2596">
        <w:trPr>
          <w:trHeight w:val="360"/>
        </w:trPr>
        <w:tc>
          <w:tcPr>
            <w:tcW w:w="4693" w:type="dxa"/>
          </w:tcPr>
          <w:p w14:paraId="2D42A305" w14:textId="072B6E43" w:rsidR="00B06C0D" w:rsidRPr="357961CA" w:rsidRDefault="00B5183E"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Max</w:t>
            </w:r>
            <w:r w:rsidR="00B06C0D">
              <w:rPr>
                <w:rFonts w:ascii="Microsoft Sans Serif" w:eastAsia="Microsoft Sans Serif" w:hAnsi="Microsoft Sans Serif" w:cs="Microsoft Sans Serif"/>
                <w:b/>
                <w:bCs/>
                <w:color w:val="000000" w:themeColor="text1"/>
                <w:sz w:val="14"/>
                <w:szCs w:val="14"/>
              </w:rPr>
              <w:t xml:space="preserve"> error</w:t>
            </w:r>
          </w:p>
        </w:tc>
        <w:tc>
          <w:tcPr>
            <w:tcW w:w="4693" w:type="dxa"/>
          </w:tcPr>
          <w:p w14:paraId="7074C7D0" w14:textId="041A5AF4" w:rsidR="00B06C0D" w:rsidRPr="357961CA" w:rsidRDefault="00B5183E"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200ns, TDOA:100ns</w:t>
            </w:r>
          </w:p>
        </w:tc>
      </w:tr>
      <w:tr w:rsidR="00B06C0D" w14:paraId="0A82FA51" w14:textId="77777777" w:rsidTr="00CC2596">
        <w:trPr>
          <w:trHeight w:val="360"/>
        </w:trPr>
        <w:tc>
          <w:tcPr>
            <w:tcW w:w="4693" w:type="dxa"/>
          </w:tcPr>
          <w:p w14:paraId="007B99B0" w14:textId="6E0820CB" w:rsidR="00B06C0D" w:rsidRDefault="0038595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Serving Satellite location</w:t>
            </w:r>
          </w:p>
        </w:tc>
        <w:tc>
          <w:tcPr>
            <w:tcW w:w="4693" w:type="dxa"/>
          </w:tcPr>
          <w:p w14:paraId="20C396F5" w14:textId="7FCF7ED7" w:rsidR="00B06C0D" w:rsidRDefault="0038595B"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06C0D" w14:paraId="61E7EC83" w14:textId="77777777" w:rsidTr="00CC2596">
        <w:trPr>
          <w:trHeight w:val="360"/>
        </w:trPr>
        <w:tc>
          <w:tcPr>
            <w:tcW w:w="4693" w:type="dxa"/>
          </w:tcPr>
          <w:p w14:paraId="5DC9B513" w14:textId="4475E17F" w:rsidR="00B06C0D" w:rsidRDefault="0038595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1</w:t>
            </w:r>
          </w:p>
        </w:tc>
        <w:tc>
          <w:tcPr>
            <w:tcW w:w="4693" w:type="dxa"/>
          </w:tcPr>
          <w:p w14:paraId="1E349294" w14:textId="17C189D4" w:rsidR="00B06C0D" w:rsidRDefault="0038595B"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8E</w:t>
            </w:r>
          </w:p>
        </w:tc>
      </w:tr>
      <w:tr w:rsidR="00B06C0D" w14:paraId="73A89741" w14:textId="77777777" w:rsidTr="00CC2596">
        <w:trPr>
          <w:trHeight w:val="360"/>
        </w:trPr>
        <w:tc>
          <w:tcPr>
            <w:tcW w:w="4693" w:type="dxa"/>
          </w:tcPr>
          <w:p w14:paraId="19695900" w14:textId="4C4582EC" w:rsidR="00B06C0D" w:rsidRDefault="0038595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2</w:t>
            </w:r>
          </w:p>
        </w:tc>
        <w:tc>
          <w:tcPr>
            <w:tcW w:w="4693" w:type="dxa"/>
          </w:tcPr>
          <w:p w14:paraId="79880EB1" w14:textId="70CAA88B" w:rsidR="00B06C0D" w:rsidRDefault="0038595B"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6N 4E</w:t>
            </w:r>
          </w:p>
        </w:tc>
      </w:tr>
      <w:tr w:rsidR="00B06C0D" w14:paraId="3395A183" w14:textId="77777777" w:rsidTr="00CC2596">
        <w:trPr>
          <w:trHeight w:val="360"/>
        </w:trPr>
        <w:tc>
          <w:tcPr>
            <w:tcW w:w="4693" w:type="dxa"/>
          </w:tcPr>
          <w:p w14:paraId="05C84D2D" w14:textId="77777777" w:rsidR="00B06C0D" w:rsidRDefault="00B06C0D"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70457490" w14:textId="77777777" w:rsidR="00B06C0D" w:rsidRDefault="00B06C0D"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0m(Surface of earth) and known</w:t>
            </w:r>
          </w:p>
        </w:tc>
      </w:tr>
    </w:tbl>
    <w:p w14:paraId="66168DB9" w14:textId="77777777" w:rsidR="00B06C0D" w:rsidRDefault="00B06C0D" w:rsidP="00B06C0D">
      <w:pPr>
        <w:rPr>
          <w:lang w:val="en-GB"/>
        </w:rPr>
      </w:pPr>
    </w:p>
    <w:p w14:paraId="5D241593" w14:textId="77777777" w:rsidR="00E16881" w:rsidRDefault="00E16881" w:rsidP="00B06C0D">
      <w:pPr>
        <w:rPr>
          <w:lang w:val="en-GB"/>
        </w:rPr>
      </w:pPr>
    </w:p>
    <w:p w14:paraId="158FC418" w14:textId="694C00FB" w:rsidR="00E16881" w:rsidRDefault="00E16881" w:rsidP="00B06C0D">
      <w:pPr>
        <w:rPr>
          <w:lang w:val="en-GB"/>
        </w:rPr>
      </w:pPr>
      <w:r>
        <w:rPr>
          <w:lang w:val="en-GB"/>
        </w:rPr>
        <w:t xml:space="preserve">With the above assumptions, </w:t>
      </w:r>
      <w:r w:rsidR="00634562">
        <w:rPr>
          <w:lang w:val="en-GB"/>
        </w:rPr>
        <w:t xml:space="preserve">the maximal </w:t>
      </w:r>
      <w:r w:rsidR="002B3246">
        <w:rPr>
          <w:lang w:val="en-GB"/>
        </w:rPr>
        <w:t xml:space="preserve">error along the NS direction and along the EW direction are </w:t>
      </w:r>
      <w:r w:rsidR="003531ED">
        <w:rPr>
          <w:lang w:val="en-GB"/>
        </w:rPr>
        <w:t>given in the figures below.</w:t>
      </w:r>
    </w:p>
    <w:p w14:paraId="4428E24C" w14:textId="77777777" w:rsidR="003531ED" w:rsidRPr="00B06C0D" w:rsidRDefault="003531ED" w:rsidP="00B06C0D">
      <w:pPr>
        <w:rPr>
          <w:lang w:val="en-GB"/>
        </w:rPr>
      </w:pPr>
    </w:p>
    <w:p w14:paraId="3DDDD20C" w14:textId="77777777" w:rsidR="00433DC7" w:rsidRDefault="00E909C9" w:rsidP="00433DC7">
      <w:pPr>
        <w:keepNext/>
        <w:jc w:val="center"/>
      </w:pPr>
      <w:r>
        <w:rPr>
          <w:noProof/>
        </w:rPr>
        <w:drawing>
          <wp:inline distT="0" distB="0" distL="0" distR="0" wp14:anchorId="60BD2E10" wp14:editId="354092AC">
            <wp:extent cx="3054096" cy="2103120"/>
            <wp:effectExtent l="0" t="0" r="0" b="0"/>
            <wp:docPr id="9" name="Picture 9"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histogram&#10;&#10;Description automatically generated"/>
                    <pic:cNvPicPr/>
                  </pic:nvPicPr>
                  <pic:blipFill>
                    <a:blip r:embed="rId28"/>
                    <a:stretch>
                      <a:fillRect/>
                    </a:stretch>
                  </pic:blipFill>
                  <pic:spPr>
                    <a:xfrm>
                      <a:off x="0" y="0"/>
                      <a:ext cx="3054096" cy="2103120"/>
                    </a:xfrm>
                    <a:prstGeom prst="rect">
                      <a:avLst/>
                    </a:prstGeom>
                  </pic:spPr>
                </pic:pic>
              </a:graphicData>
            </a:graphic>
          </wp:inline>
        </w:drawing>
      </w:r>
    </w:p>
    <w:p w14:paraId="5E4C58AB" w14:textId="3952E189" w:rsidR="003531ED" w:rsidRDefault="00433DC7" w:rsidP="00433DC7">
      <w:pPr>
        <w:pStyle w:val="Caption"/>
        <w:jc w:val="center"/>
        <w:rPr>
          <w:noProof/>
        </w:rPr>
      </w:pPr>
      <w:r>
        <w:t xml:space="preserve">Figure </w:t>
      </w:r>
      <w:r w:rsidR="00A901A2">
        <w:t>14</w:t>
      </w:r>
      <w:r>
        <w:t xml:space="preserve">. Maximal location error along EW direction as a function of UE location </w:t>
      </w:r>
      <w:r w:rsidR="009676C7">
        <w:t>with</w:t>
      </w:r>
      <w:r>
        <w:t xml:space="preserve"> 3 s</w:t>
      </w:r>
      <w:r w:rsidR="009676C7">
        <w:t>a</w:t>
      </w:r>
      <w:r>
        <w:t>t</w:t>
      </w:r>
      <w:r w:rsidR="009676C7">
        <w:t>e</w:t>
      </w:r>
      <w:r>
        <w:t>llites</w:t>
      </w:r>
      <w:r w:rsidR="009676C7">
        <w:t>.</w:t>
      </w:r>
    </w:p>
    <w:p w14:paraId="1F40B277" w14:textId="77777777" w:rsidR="00855645" w:rsidRDefault="00B06C0D" w:rsidP="00855645">
      <w:pPr>
        <w:keepNext/>
        <w:jc w:val="center"/>
      </w:pPr>
      <w:r>
        <w:rPr>
          <w:noProof/>
        </w:rPr>
        <w:drawing>
          <wp:inline distT="0" distB="0" distL="0" distR="0" wp14:anchorId="5E79C318" wp14:editId="003E60B7">
            <wp:extent cx="3044952" cy="2103120"/>
            <wp:effectExtent l="0" t="0" r="3175" b="0"/>
            <wp:docPr id="10" name="Picture 10"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histogram&#10;&#10;Description automatically generated"/>
                    <pic:cNvPicPr/>
                  </pic:nvPicPr>
                  <pic:blipFill>
                    <a:blip r:embed="rId29"/>
                    <a:stretch>
                      <a:fillRect/>
                    </a:stretch>
                  </pic:blipFill>
                  <pic:spPr>
                    <a:xfrm>
                      <a:off x="0" y="0"/>
                      <a:ext cx="3044952" cy="2103120"/>
                    </a:xfrm>
                    <a:prstGeom prst="rect">
                      <a:avLst/>
                    </a:prstGeom>
                  </pic:spPr>
                </pic:pic>
              </a:graphicData>
            </a:graphic>
          </wp:inline>
        </w:drawing>
      </w:r>
    </w:p>
    <w:p w14:paraId="62008EBB" w14:textId="3093F949" w:rsidR="00855645" w:rsidRDefault="00855645" w:rsidP="00855645">
      <w:pPr>
        <w:pStyle w:val="Caption"/>
        <w:jc w:val="center"/>
        <w:rPr>
          <w:noProof/>
        </w:rPr>
      </w:pPr>
      <w:r>
        <w:t xml:space="preserve">Figure </w:t>
      </w:r>
      <w:r w:rsidR="00A901A2">
        <w:t>15</w:t>
      </w:r>
      <w:r>
        <w:t>. Maximal location error along EW direction as a function of UE location with 3 satellites.</w:t>
      </w:r>
    </w:p>
    <w:p w14:paraId="2B7A27F1" w14:textId="4A7084E8" w:rsidR="00E909C9" w:rsidRDefault="00E909C9" w:rsidP="00855645">
      <w:pPr>
        <w:pStyle w:val="Caption"/>
        <w:jc w:val="center"/>
        <w:rPr>
          <w:lang w:val="en-GB"/>
        </w:rPr>
      </w:pPr>
    </w:p>
    <w:p w14:paraId="580C519D" w14:textId="347A98B0" w:rsidR="00463755" w:rsidRPr="00463755" w:rsidRDefault="00463755" w:rsidP="00463755">
      <w:pPr>
        <w:rPr>
          <w:lang w:val="en-GB"/>
        </w:rPr>
      </w:pPr>
      <w:r>
        <w:rPr>
          <w:lang w:val="en-GB"/>
        </w:rPr>
        <w:t>As can be seen from the above figures, with 3</w:t>
      </w:r>
      <w:r w:rsidR="00713ACF">
        <w:rPr>
          <w:lang w:val="en-GB"/>
        </w:rPr>
        <w:t xml:space="preserve"> satellites </w:t>
      </w:r>
      <w:r w:rsidR="00CC7627">
        <w:rPr>
          <w:lang w:val="en-GB"/>
        </w:rPr>
        <w:t xml:space="preserve">a </w:t>
      </w:r>
      <w:r w:rsidR="00713ACF">
        <w:rPr>
          <w:lang w:val="en-GB"/>
        </w:rPr>
        <w:t xml:space="preserve">UE location </w:t>
      </w:r>
      <w:r w:rsidR="00CC7627">
        <w:rPr>
          <w:lang w:val="en-GB"/>
        </w:rPr>
        <w:t>can</w:t>
      </w:r>
      <w:r w:rsidR="00A55E22">
        <w:rPr>
          <w:lang w:val="en-GB"/>
        </w:rPr>
        <w:t xml:space="preserve"> be</w:t>
      </w:r>
      <w:r w:rsidR="00CC7627">
        <w:rPr>
          <w:lang w:val="en-GB"/>
        </w:rPr>
        <w:t xml:space="preserve"> </w:t>
      </w:r>
      <w:r w:rsidR="007C3C22">
        <w:rPr>
          <w:lang w:val="en-GB"/>
        </w:rPr>
        <w:t xml:space="preserve">determined with </w:t>
      </w:r>
      <w:r w:rsidR="00A55E22">
        <w:rPr>
          <w:lang w:val="en-GB"/>
        </w:rPr>
        <w:t>about</w:t>
      </w:r>
      <w:r w:rsidR="007C3C22">
        <w:rPr>
          <w:lang w:val="en-GB"/>
        </w:rPr>
        <w:t xml:space="preserve"> </w:t>
      </w:r>
      <w:r w:rsidR="00A55E22">
        <w:rPr>
          <w:lang w:val="en-GB"/>
        </w:rPr>
        <w:t xml:space="preserve">100 m </w:t>
      </w:r>
      <w:r w:rsidR="007C3C22">
        <w:rPr>
          <w:lang w:val="en-GB"/>
        </w:rPr>
        <w:t>uncertainty</w:t>
      </w:r>
      <w:r w:rsidR="00CC7627">
        <w:rPr>
          <w:lang w:val="en-GB"/>
        </w:rPr>
        <w:t xml:space="preserve"> </w:t>
      </w:r>
      <w:r w:rsidR="0060669A">
        <w:rPr>
          <w:lang w:val="en-GB"/>
        </w:rPr>
        <w:t>along latitude or longitude.</w:t>
      </w:r>
    </w:p>
    <w:p w14:paraId="6F195F1C" w14:textId="2D6B0416" w:rsidR="00FD7D41" w:rsidRDefault="00FD7D41" w:rsidP="00917619">
      <w:pPr>
        <w:widowControl w:val="0"/>
        <w:jc w:val="both"/>
      </w:pPr>
    </w:p>
    <w:p w14:paraId="1A6065B6" w14:textId="79822DE6" w:rsidR="00C1674C" w:rsidRPr="003C51C9" w:rsidRDefault="004E2FEB" w:rsidP="003C51C9">
      <w:pPr>
        <w:pStyle w:val="Heading1"/>
      </w:pPr>
      <w:r>
        <w:t>Discussions</w:t>
      </w:r>
    </w:p>
    <w:p w14:paraId="7B90B487" w14:textId="77777777" w:rsidR="00A0410B" w:rsidRDefault="00435F06" w:rsidP="004A2426">
      <w:r>
        <w:t xml:space="preserve">From the results reported in the last section, </w:t>
      </w:r>
      <w:r w:rsidR="00A0410B">
        <w:t>we have the following observations:</w:t>
      </w:r>
    </w:p>
    <w:p w14:paraId="7A7F79DC" w14:textId="69FC7E6D" w:rsidR="00173FFE" w:rsidRPr="00635309" w:rsidRDefault="00CB5A41" w:rsidP="004A2426">
      <w:pPr>
        <w:rPr>
          <w:b/>
          <w:bCs/>
        </w:rPr>
      </w:pPr>
      <w:r w:rsidRPr="00CA1456">
        <w:rPr>
          <w:b/>
          <w:bCs/>
        </w:rPr>
        <w:t xml:space="preserve">Observation </w:t>
      </w:r>
      <w:r w:rsidR="00BF327B">
        <w:rPr>
          <w:b/>
          <w:bCs/>
        </w:rPr>
        <w:t>4</w:t>
      </w:r>
      <w:r w:rsidR="00996B99" w:rsidRPr="00CA1456">
        <w:rPr>
          <w:b/>
          <w:bCs/>
        </w:rPr>
        <w:t>:</w:t>
      </w:r>
      <w:r w:rsidR="00635309">
        <w:rPr>
          <w:b/>
          <w:bCs/>
        </w:rPr>
        <w:t xml:space="preserve"> </w:t>
      </w:r>
      <w:r w:rsidR="00A0410B" w:rsidRPr="00635309">
        <w:rPr>
          <w:b/>
          <w:bCs/>
        </w:rPr>
        <w:t>It is feasible to achieve verification accuracy of 5 to 10 km with both single and multiple satellites</w:t>
      </w:r>
      <w:r w:rsidR="00173FFE" w:rsidRPr="00635309">
        <w:rPr>
          <w:b/>
          <w:bCs/>
        </w:rPr>
        <w:t>.</w:t>
      </w:r>
    </w:p>
    <w:p w14:paraId="1485D498" w14:textId="2EE84ED0" w:rsidR="00CB7005" w:rsidRPr="00635309" w:rsidRDefault="00CB7005" w:rsidP="00826092">
      <w:pPr>
        <w:pStyle w:val="ListParagraph"/>
        <w:numPr>
          <w:ilvl w:val="0"/>
          <w:numId w:val="17"/>
        </w:numPr>
        <w:rPr>
          <w:rFonts w:ascii="Times New Roman" w:hAnsi="Times New Roman"/>
          <w:b/>
          <w:bCs/>
          <w:sz w:val="20"/>
          <w:szCs w:val="20"/>
        </w:rPr>
      </w:pPr>
      <w:r w:rsidRPr="00635309">
        <w:rPr>
          <w:rFonts w:ascii="Times New Roman" w:hAnsi="Times New Roman"/>
          <w:b/>
          <w:bCs/>
          <w:sz w:val="20"/>
          <w:szCs w:val="20"/>
        </w:rPr>
        <w:t>For single s</w:t>
      </w:r>
      <w:r w:rsidR="002B5017" w:rsidRPr="00635309">
        <w:rPr>
          <w:rFonts w:ascii="Times New Roman" w:hAnsi="Times New Roman"/>
          <w:b/>
          <w:bCs/>
          <w:sz w:val="20"/>
          <w:szCs w:val="20"/>
        </w:rPr>
        <w:t>atellite</w:t>
      </w:r>
      <w:r w:rsidR="00CB5A41" w:rsidRPr="00635309">
        <w:rPr>
          <w:rFonts w:ascii="Times New Roman" w:hAnsi="Times New Roman"/>
          <w:b/>
          <w:bCs/>
          <w:sz w:val="20"/>
          <w:szCs w:val="20"/>
        </w:rPr>
        <w:t xml:space="preserve"> with RTT measurements</w:t>
      </w:r>
      <w:r w:rsidR="002B5017" w:rsidRPr="00635309">
        <w:rPr>
          <w:rFonts w:ascii="Times New Roman" w:hAnsi="Times New Roman"/>
          <w:b/>
          <w:bCs/>
          <w:sz w:val="20"/>
          <w:szCs w:val="20"/>
        </w:rPr>
        <w:t xml:space="preserve">, </w:t>
      </w:r>
      <w:r w:rsidR="00C02F9A" w:rsidRPr="00635309">
        <w:rPr>
          <w:rFonts w:ascii="Times New Roman" w:hAnsi="Times New Roman"/>
          <w:b/>
          <w:bCs/>
          <w:sz w:val="20"/>
          <w:szCs w:val="20"/>
        </w:rPr>
        <w:t>a measurement window</w:t>
      </w:r>
      <w:r w:rsidR="000B7DF1" w:rsidRPr="00635309">
        <w:rPr>
          <w:rFonts w:ascii="Times New Roman" w:hAnsi="Times New Roman"/>
          <w:b/>
          <w:bCs/>
          <w:sz w:val="20"/>
          <w:szCs w:val="20"/>
        </w:rPr>
        <w:t xml:space="preserve"> </w:t>
      </w:r>
      <w:r w:rsidR="00161EA5">
        <w:rPr>
          <w:rFonts w:ascii="Times New Roman" w:hAnsi="Times New Roman"/>
          <w:b/>
          <w:bCs/>
          <w:sz w:val="20"/>
          <w:szCs w:val="20"/>
        </w:rPr>
        <w:t xml:space="preserve">up to </w:t>
      </w:r>
      <w:r w:rsidR="001B49A1">
        <w:rPr>
          <w:rFonts w:ascii="Times New Roman" w:hAnsi="Times New Roman"/>
          <w:b/>
          <w:bCs/>
          <w:sz w:val="20"/>
          <w:szCs w:val="20"/>
        </w:rPr>
        <w:t>two</w:t>
      </w:r>
      <w:r w:rsidR="000B7DF1" w:rsidRPr="00635309">
        <w:rPr>
          <w:rFonts w:ascii="Times New Roman" w:hAnsi="Times New Roman"/>
          <w:b/>
          <w:bCs/>
          <w:sz w:val="20"/>
          <w:szCs w:val="20"/>
        </w:rPr>
        <w:t xml:space="preserve"> seconds may be required</w:t>
      </w:r>
      <w:r w:rsidR="002B5017" w:rsidRPr="00635309">
        <w:rPr>
          <w:rFonts w:ascii="Times New Roman" w:hAnsi="Times New Roman"/>
          <w:b/>
          <w:bCs/>
          <w:sz w:val="20"/>
          <w:szCs w:val="20"/>
        </w:rPr>
        <w:t xml:space="preserve">. </w:t>
      </w:r>
    </w:p>
    <w:p w14:paraId="6A575C3C" w14:textId="5A742F2B" w:rsidR="00F64819" w:rsidRPr="00635309" w:rsidRDefault="00F71AE0" w:rsidP="004A2426">
      <w:r w:rsidRPr="00635309">
        <w:tab/>
      </w:r>
    </w:p>
    <w:p w14:paraId="727712F7" w14:textId="3F453908" w:rsidR="00C1784A" w:rsidRDefault="002978D7" w:rsidP="004A2426">
      <w:r>
        <w:t>Based on Observations 1 and 2 and considering th</w:t>
      </w:r>
      <w:r w:rsidR="00CE5AD0">
        <w:t>at multiple satellites provide much better accuracy with</w:t>
      </w:r>
      <w:r w:rsidR="005A475D">
        <w:t xml:space="preserve">out the need </w:t>
      </w:r>
      <w:r w:rsidR="00B5238E">
        <w:t>long verification delay</w:t>
      </w:r>
      <w:r w:rsidR="00CE5AD0">
        <w:t xml:space="preserve">, </w:t>
      </w:r>
      <w:r w:rsidR="007A453E">
        <w:t>location verification with multi</w:t>
      </w:r>
      <w:r w:rsidR="0083333C">
        <w:t>ple satellites should be considered in Rel-17.</w:t>
      </w:r>
    </w:p>
    <w:p w14:paraId="2CEC2176" w14:textId="79CC772B" w:rsidR="0083333C" w:rsidRDefault="0083333C" w:rsidP="004A2426"/>
    <w:p w14:paraId="1E766276" w14:textId="6B90B87C" w:rsidR="00AF03CF" w:rsidRDefault="0083333C" w:rsidP="004A2426">
      <w:pPr>
        <w:rPr>
          <w:b/>
          <w:bCs/>
          <w:i/>
          <w:iCs/>
        </w:rPr>
      </w:pPr>
      <w:bookmarkStart w:id="5" w:name="_Hlk111196349"/>
      <w:r w:rsidRPr="00064D9A">
        <w:rPr>
          <w:b/>
          <w:bCs/>
        </w:rPr>
        <w:t xml:space="preserve">Proposal </w:t>
      </w:r>
      <w:r w:rsidR="009C788C">
        <w:rPr>
          <w:b/>
          <w:bCs/>
        </w:rPr>
        <w:t>1</w:t>
      </w:r>
      <w:r w:rsidR="00F64819" w:rsidRPr="00064D9A">
        <w:rPr>
          <w:b/>
          <w:bCs/>
        </w:rPr>
        <w:t xml:space="preserve">: </w:t>
      </w:r>
      <w:r w:rsidR="00854B93" w:rsidRPr="00064D9A">
        <w:rPr>
          <w:b/>
          <w:bCs/>
        </w:rPr>
        <w:t xml:space="preserve">For network verification of </w:t>
      </w:r>
      <w:r w:rsidR="00102E9A" w:rsidRPr="00064D9A">
        <w:rPr>
          <w:b/>
          <w:bCs/>
        </w:rPr>
        <w:t>UE location</w:t>
      </w:r>
      <w:r w:rsidR="00102E9A" w:rsidRPr="00064D9A">
        <w:rPr>
          <w:b/>
          <w:bCs/>
          <w:i/>
          <w:iCs/>
        </w:rPr>
        <w:t xml:space="preserve">, </w:t>
      </w:r>
      <w:r w:rsidR="00AF03CF" w:rsidRPr="00AF03CF">
        <w:rPr>
          <w:b/>
          <w:bCs/>
        </w:rPr>
        <w:t>consider the following methods:</w:t>
      </w:r>
    </w:p>
    <w:p w14:paraId="64D32035" w14:textId="023E1DBE" w:rsidR="00AF03CF" w:rsidRPr="008F4559" w:rsidRDefault="00AF03CF" w:rsidP="00AF03CF">
      <w:pPr>
        <w:pStyle w:val="ListParagraph"/>
        <w:numPr>
          <w:ilvl w:val="0"/>
          <w:numId w:val="17"/>
        </w:numPr>
        <w:rPr>
          <w:b/>
          <w:bCs/>
        </w:rPr>
      </w:pPr>
      <w:r w:rsidRPr="008F4559">
        <w:rPr>
          <w:b/>
          <w:bCs/>
        </w:rPr>
        <w:t>Multi-RTT for single NGO satellite</w:t>
      </w:r>
      <w:r w:rsidR="00F57E8F">
        <w:rPr>
          <w:b/>
          <w:bCs/>
        </w:rPr>
        <w:t xml:space="preserve"> case</w:t>
      </w:r>
    </w:p>
    <w:p w14:paraId="34049B84" w14:textId="1023F2A5" w:rsidR="0083333C" w:rsidRDefault="00AF03CF" w:rsidP="00AF03CF">
      <w:pPr>
        <w:pStyle w:val="ListParagraph"/>
        <w:numPr>
          <w:ilvl w:val="0"/>
          <w:numId w:val="17"/>
        </w:numPr>
        <w:rPr>
          <w:b/>
          <w:bCs/>
        </w:rPr>
      </w:pPr>
      <w:r w:rsidRPr="008F4559">
        <w:rPr>
          <w:b/>
          <w:bCs/>
        </w:rPr>
        <w:t xml:space="preserve">DL TDOA </w:t>
      </w:r>
      <w:r w:rsidR="00742354">
        <w:rPr>
          <w:b/>
          <w:bCs/>
        </w:rPr>
        <w:t xml:space="preserve">and </w:t>
      </w:r>
      <w:r w:rsidR="00C04513">
        <w:rPr>
          <w:b/>
          <w:bCs/>
        </w:rPr>
        <w:t xml:space="preserve">possibly </w:t>
      </w:r>
      <w:r w:rsidR="00742354">
        <w:rPr>
          <w:b/>
          <w:bCs/>
        </w:rPr>
        <w:t>RTT</w:t>
      </w:r>
      <w:r w:rsidRPr="008F4559">
        <w:rPr>
          <w:b/>
          <w:bCs/>
        </w:rPr>
        <w:t xml:space="preserve"> for the serving satellite for multi-satellite case</w:t>
      </w:r>
      <w:r w:rsidR="00EB6156" w:rsidRPr="008F4559">
        <w:rPr>
          <w:b/>
          <w:bCs/>
        </w:rPr>
        <w:t xml:space="preserve">. </w:t>
      </w:r>
    </w:p>
    <w:p w14:paraId="4E20552B" w14:textId="77777777" w:rsidR="000B5BDB" w:rsidRDefault="000B5BDB" w:rsidP="00F456BE">
      <w:pPr>
        <w:pStyle w:val="ListParagraph"/>
        <w:rPr>
          <w:b/>
          <w:bCs/>
        </w:rPr>
      </w:pPr>
    </w:p>
    <w:p w14:paraId="3A179C39" w14:textId="4A9E0F45" w:rsidR="009C788C" w:rsidRDefault="009C788C" w:rsidP="009C788C">
      <w:pPr>
        <w:rPr>
          <w:b/>
          <w:bCs/>
        </w:rPr>
      </w:pPr>
      <w:r>
        <w:rPr>
          <w:b/>
          <w:bCs/>
        </w:rPr>
        <w:t xml:space="preserve">Proposal 2: For RTT, </w:t>
      </w:r>
      <w:r w:rsidR="00AD5896">
        <w:rPr>
          <w:b/>
          <w:bCs/>
        </w:rPr>
        <w:t>start with the existing framework with UE RX-TX</w:t>
      </w:r>
      <w:r w:rsidR="00F07803">
        <w:rPr>
          <w:b/>
          <w:bCs/>
        </w:rPr>
        <w:t xml:space="preserve"> time difference</w:t>
      </w:r>
      <w:r w:rsidR="00AD5896">
        <w:rPr>
          <w:b/>
          <w:bCs/>
        </w:rPr>
        <w:t xml:space="preserve"> report</w:t>
      </w:r>
      <w:r w:rsidR="00371DF3">
        <w:rPr>
          <w:b/>
          <w:bCs/>
        </w:rPr>
        <w:t>.</w:t>
      </w:r>
    </w:p>
    <w:p w14:paraId="3595388C" w14:textId="71781118" w:rsidR="00371DF3" w:rsidRPr="00F07803" w:rsidRDefault="00371DF3" w:rsidP="00F07803">
      <w:pPr>
        <w:pStyle w:val="ListParagraph"/>
        <w:numPr>
          <w:ilvl w:val="0"/>
          <w:numId w:val="22"/>
        </w:numPr>
        <w:rPr>
          <w:b/>
          <w:bCs/>
        </w:rPr>
      </w:pPr>
      <w:r w:rsidRPr="00F07803">
        <w:rPr>
          <w:b/>
          <w:bCs/>
        </w:rPr>
        <w:t xml:space="preserve">Consider </w:t>
      </w:r>
      <w:r w:rsidR="00F07803" w:rsidRPr="00F07803">
        <w:rPr>
          <w:b/>
          <w:bCs/>
        </w:rPr>
        <w:t>NTN-</w:t>
      </w:r>
      <w:r w:rsidRPr="00F07803">
        <w:rPr>
          <w:b/>
          <w:bCs/>
        </w:rPr>
        <w:t xml:space="preserve">specific definition of UE RX-TX time difference </w:t>
      </w:r>
    </w:p>
    <w:bookmarkEnd w:id="5"/>
    <w:p w14:paraId="1A730B2A" w14:textId="77777777" w:rsidR="00C1784A" w:rsidRPr="005816C5" w:rsidRDefault="00C1784A" w:rsidP="004A2426"/>
    <w:p w14:paraId="7D7E3419" w14:textId="4006968D" w:rsidR="00535B74" w:rsidRDefault="00535B74" w:rsidP="00762531">
      <w:pPr>
        <w:pStyle w:val="Heading1"/>
        <w:rPr>
          <w:color w:val="000000" w:themeColor="text1"/>
        </w:rPr>
      </w:pPr>
      <w:r w:rsidRPr="00535B74">
        <w:rPr>
          <w:color w:val="000000" w:themeColor="text1"/>
        </w:rPr>
        <w:t>Conclusions</w:t>
      </w:r>
    </w:p>
    <w:p w14:paraId="66862747" w14:textId="23857524" w:rsidR="00161EA5" w:rsidRDefault="00161EA5" w:rsidP="00161EA5">
      <w:pPr>
        <w:rPr>
          <w:lang w:val="en-GB"/>
        </w:rPr>
      </w:pPr>
      <w:r>
        <w:rPr>
          <w:lang w:val="en-GB"/>
        </w:rPr>
        <w:t xml:space="preserve">In this contribution, we have discussed the number of satellites </w:t>
      </w:r>
      <w:r w:rsidR="00C34BC5">
        <w:rPr>
          <w:lang w:val="en-GB"/>
        </w:rPr>
        <w:t xml:space="preserve">that can be used in location verification. We also provided simulation results for </w:t>
      </w:r>
      <w:r w:rsidR="008F69CF">
        <w:rPr>
          <w:lang w:val="en-GB"/>
        </w:rPr>
        <w:t xml:space="preserve">single-satellite and multiple satellite cases. </w:t>
      </w:r>
      <w:r w:rsidR="00776A87">
        <w:rPr>
          <w:lang w:val="en-GB"/>
        </w:rPr>
        <w:t>Observations and proposals are summarized below.</w:t>
      </w:r>
    </w:p>
    <w:p w14:paraId="0E524AB2" w14:textId="77777777" w:rsidR="006F74A4" w:rsidRPr="0074482F" w:rsidRDefault="006F74A4" w:rsidP="006F74A4">
      <w:pPr>
        <w:widowControl w:val="0"/>
        <w:jc w:val="both"/>
        <w:rPr>
          <w:b/>
          <w:bCs/>
        </w:rPr>
      </w:pPr>
      <w:r w:rsidRPr="0074482F">
        <w:rPr>
          <w:b/>
          <w:bCs/>
        </w:rPr>
        <w:t>Observation 1: Single satellite can be used to verify the UE location only if the satellite moves fast enough, e.g., a LEO satellite.</w:t>
      </w:r>
    </w:p>
    <w:p w14:paraId="1C0A5612" w14:textId="5DD98F73" w:rsidR="006F74A4" w:rsidRDefault="006F74A4" w:rsidP="006F74A4">
      <w:pPr>
        <w:widowControl w:val="0"/>
        <w:jc w:val="both"/>
        <w:rPr>
          <w:b/>
          <w:bCs/>
        </w:rPr>
      </w:pPr>
      <w:r w:rsidRPr="0082531E">
        <w:rPr>
          <w:b/>
          <w:bCs/>
        </w:rPr>
        <w:t xml:space="preserve">Observation 2: With a constellation that provides global coverage with minimum elevation angle 30 degrees or more, a UE in an open area can </w:t>
      </w:r>
      <w:r>
        <w:rPr>
          <w:b/>
          <w:bCs/>
        </w:rPr>
        <w:t xml:space="preserve">certainly </w:t>
      </w:r>
      <w:r w:rsidRPr="0082531E">
        <w:rPr>
          <w:b/>
          <w:bCs/>
        </w:rPr>
        <w:t xml:space="preserve">receive from </w:t>
      </w:r>
      <w:r>
        <w:rPr>
          <w:b/>
          <w:bCs/>
        </w:rPr>
        <w:t>multiple satellites</w:t>
      </w:r>
      <w:r w:rsidRPr="0082531E">
        <w:rPr>
          <w:b/>
          <w:bCs/>
        </w:rPr>
        <w:t xml:space="preserve">. </w:t>
      </w:r>
    </w:p>
    <w:p w14:paraId="6C4C5ECB" w14:textId="77777777" w:rsidR="00790EBB" w:rsidRPr="00164D80" w:rsidRDefault="00790EBB" w:rsidP="00790EBB">
      <w:pPr>
        <w:pStyle w:val="NormalWeb"/>
        <w:spacing w:before="0" w:beforeAutospacing="0" w:after="0" w:afterAutospacing="0"/>
        <w:jc w:val="both"/>
        <w:rPr>
          <w:b/>
          <w:sz w:val="20"/>
          <w:szCs w:val="20"/>
        </w:rPr>
      </w:pPr>
      <w:r w:rsidRPr="00164D80">
        <w:rPr>
          <w:b/>
          <w:sz w:val="20"/>
          <w:szCs w:val="20"/>
        </w:rPr>
        <w:t xml:space="preserve">Observation 3: </w:t>
      </w:r>
      <w:r>
        <w:rPr>
          <w:b/>
          <w:sz w:val="20"/>
          <w:szCs w:val="20"/>
        </w:rPr>
        <w:t>For network verification of UE location</w:t>
      </w:r>
      <w:r w:rsidRPr="00164D80">
        <w:rPr>
          <w:b/>
          <w:sz w:val="20"/>
          <w:szCs w:val="20"/>
        </w:rPr>
        <w:t xml:space="preserve">, the RTT between a satellite and a UE at time t0 can be approximated </w:t>
      </w:r>
      <w:r>
        <w:rPr>
          <w:b/>
          <w:sz w:val="20"/>
          <w:szCs w:val="20"/>
        </w:rPr>
        <w:t>by</w:t>
      </w:r>
      <w:r w:rsidRPr="00164D80">
        <w:rPr>
          <w:b/>
          <w:sz w:val="20"/>
          <w:szCs w:val="20"/>
        </w:rPr>
        <w:t xml:space="preserve"> the sum of the one-way delay at t0-T and the one-way delay at t0+T when T is small, e.g., less than </w:t>
      </w:r>
      <w:r>
        <w:rPr>
          <w:b/>
          <w:sz w:val="20"/>
          <w:szCs w:val="20"/>
        </w:rPr>
        <w:t>2</w:t>
      </w:r>
      <w:r w:rsidRPr="00164D80">
        <w:rPr>
          <w:b/>
          <w:sz w:val="20"/>
          <w:szCs w:val="20"/>
        </w:rPr>
        <w:t>00 ms.</w:t>
      </w:r>
    </w:p>
    <w:p w14:paraId="7E610D69" w14:textId="77777777" w:rsidR="00790EBB" w:rsidRPr="0082531E" w:rsidRDefault="00790EBB" w:rsidP="006F74A4">
      <w:pPr>
        <w:widowControl w:val="0"/>
        <w:jc w:val="both"/>
        <w:rPr>
          <w:b/>
          <w:bCs/>
        </w:rPr>
      </w:pPr>
    </w:p>
    <w:p w14:paraId="772D1E59" w14:textId="7221A37A" w:rsidR="006F74A4" w:rsidRPr="00635309" w:rsidRDefault="006F74A4" w:rsidP="006F74A4">
      <w:pPr>
        <w:rPr>
          <w:b/>
          <w:bCs/>
        </w:rPr>
      </w:pPr>
      <w:r w:rsidRPr="00CA1456">
        <w:rPr>
          <w:b/>
          <w:bCs/>
        </w:rPr>
        <w:t xml:space="preserve">Observation </w:t>
      </w:r>
      <w:r w:rsidR="00790EBB">
        <w:rPr>
          <w:b/>
          <w:bCs/>
        </w:rPr>
        <w:t>4</w:t>
      </w:r>
      <w:r w:rsidRPr="00CA1456">
        <w:rPr>
          <w:b/>
          <w:bCs/>
        </w:rPr>
        <w:t>:</w:t>
      </w:r>
      <w:r>
        <w:rPr>
          <w:b/>
          <w:bCs/>
        </w:rPr>
        <w:t xml:space="preserve"> </w:t>
      </w:r>
      <w:r w:rsidRPr="00635309">
        <w:rPr>
          <w:b/>
          <w:bCs/>
        </w:rPr>
        <w:t>It is feasible to achieve verification accuracy of 5 to 10 km with both single and multiple satellites.</w:t>
      </w:r>
    </w:p>
    <w:p w14:paraId="18F23D23" w14:textId="258F5431" w:rsidR="006F74A4" w:rsidRPr="00635309" w:rsidRDefault="006F74A4" w:rsidP="00826092">
      <w:pPr>
        <w:pStyle w:val="ListParagraph"/>
        <w:numPr>
          <w:ilvl w:val="0"/>
          <w:numId w:val="17"/>
        </w:numPr>
        <w:rPr>
          <w:rFonts w:ascii="Times New Roman" w:hAnsi="Times New Roman"/>
          <w:b/>
          <w:bCs/>
          <w:sz w:val="20"/>
          <w:szCs w:val="20"/>
        </w:rPr>
      </w:pPr>
      <w:r w:rsidRPr="00635309">
        <w:rPr>
          <w:rFonts w:ascii="Times New Roman" w:hAnsi="Times New Roman"/>
          <w:b/>
          <w:bCs/>
          <w:sz w:val="20"/>
          <w:szCs w:val="20"/>
        </w:rPr>
        <w:t xml:space="preserve">For single satellite with RTT measurements, a measurement window </w:t>
      </w:r>
      <w:r>
        <w:rPr>
          <w:rFonts w:ascii="Times New Roman" w:hAnsi="Times New Roman"/>
          <w:b/>
          <w:bCs/>
          <w:sz w:val="20"/>
          <w:szCs w:val="20"/>
        </w:rPr>
        <w:t xml:space="preserve">up to </w:t>
      </w:r>
      <w:r w:rsidR="00604F62">
        <w:rPr>
          <w:rFonts w:ascii="Times New Roman" w:hAnsi="Times New Roman"/>
          <w:b/>
          <w:bCs/>
          <w:sz w:val="20"/>
          <w:szCs w:val="20"/>
        </w:rPr>
        <w:t xml:space="preserve">two </w:t>
      </w:r>
      <w:r w:rsidRPr="00635309">
        <w:rPr>
          <w:rFonts w:ascii="Times New Roman" w:hAnsi="Times New Roman"/>
          <w:b/>
          <w:bCs/>
          <w:sz w:val="20"/>
          <w:szCs w:val="20"/>
        </w:rPr>
        <w:t xml:space="preserve">seconds may be required. </w:t>
      </w:r>
    </w:p>
    <w:p w14:paraId="5A262373" w14:textId="77777777" w:rsidR="00776A87" w:rsidRDefault="00776A87" w:rsidP="00161EA5">
      <w:pPr>
        <w:rPr>
          <w:lang w:val="en-GB"/>
        </w:rPr>
      </w:pPr>
    </w:p>
    <w:p w14:paraId="163DD2E6" w14:textId="77777777" w:rsidR="00790EBB" w:rsidRDefault="00790EBB" w:rsidP="00790EBB">
      <w:pPr>
        <w:rPr>
          <w:b/>
          <w:bCs/>
          <w:i/>
          <w:iCs/>
        </w:rPr>
      </w:pPr>
      <w:r w:rsidRPr="00064D9A">
        <w:rPr>
          <w:b/>
          <w:bCs/>
        </w:rPr>
        <w:t xml:space="preserve">Proposal </w:t>
      </w:r>
      <w:r>
        <w:rPr>
          <w:b/>
          <w:bCs/>
        </w:rPr>
        <w:t>1</w:t>
      </w:r>
      <w:r w:rsidRPr="00064D9A">
        <w:rPr>
          <w:b/>
          <w:bCs/>
        </w:rPr>
        <w:t>: For network verification of UE location</w:t>
      </w:r>
      <w:r w:rsidRPr="00064D9A">
        <w:rPr>
          <w:b/>
          <w:bCs/>
          <w:i/>
          <w:iCs/>
        </w:rPr>
        <w:t xml:space="preserve">, </w:t>
      </w:r>
      <w:r w:rsidRPr="00AF03CF">
        <w:rPr>
          <w:b/>
          <w:bCs/>
        </w:rPr>
        <w:t>consider the following methods:</w:t>
      </w:r>
    </w:p>
    <w:p w14:paraId="5CD07C5F" w14:textId="77777777" w:rsidR="00790EBB" w:rsidRPr="008F4559" w:rsidRDefault="00790EBB" w:rsidP="00790EBB">
      <w:pPr>
        <w:pStyle w:val="ListParagraph"/>
        <w:numPr>
          <w:ilvl w:val="0"/>
          <w:numId w:val="17"/>
        </w:numPr>
        <w:rPr>
          <w:b/>
          <w:bCs/>
        </w:rPr>
      </w:pPr>
      <w:r w:rsidRPr="008F4559">
        <w:rPr>
          <w:b/>
          <w:bCs/>
        </w:rPr>
        <w:t>Multi-RTT for single NGO satellite</w:t>
      </w:r>
      <w:r>
        <w:rPr>
          <w:b/>
          <w:bCs/>
        </w:rPr>
        <w:t xml:space="preserve"> case</w:t>
      </w:r>
    </w:p>
    <w:p w14:paraId="454038E7" w14:textId="342C8464" w:rsidR="00790EBB" w:rsidRDefault="00790EBB" w:rsidP="00790EBB">
      <w:pPr>
        <w:pStyle w:val="ListParagraph"/>
        <w:numPr>
          <w:ilvl w:val="0"/>
          <w:numId w:val="17"/>
        </w:numPr>
        <w:rPr>
          <w:b/>
          <w:bCs/>
        </w:rPr>
      </w:pPr>
      <w:r w:rsidRPr="008F4559">
        <w:rPr>
          <w:b/>
          <w:bCs/>
        </w:rPr>
        <w:t xml:space="preserve">DL TDOA </w:t>
      </w:r>
      <w:r>
        <w:rPr>
          <w:b/>
          <w:bCs/>
        </w:rPr>
        <w:t>and possibly RTT</w:t>
      </w:r>
      <w:r w:rsidRPr="008F4559">
        <w:rPr>
          <w:b/>
          <w:bCs/>
        </w:rPr>
        <w:t xml:space="preserve"> for the serving satellite for multi-satellite case. </w:t>
      </w:r>
    </w:p>
    <w:p w14:paraId="2ADFCA3E" w14:textId="77777777" w:rsidR="00790EBB" w:rsidRDefault="00790EBB" w:rsidP="00790EBB">
      <w:pPr>
        <w:pStyle w:val="ListParagraph"/>
        <w:rPr>
          <w:b/>
          <w:bCs/>
        </w:rPr>
      </w:pPr>
    </w:p>
    <w:p w14:paraId="4BD3E171" w14:textId="77777777" w:rsidR="00790EBB" w:rsidRDefault="00790EBB" w:rsidP="00790EBB">
      <w:pPr>
        <w:rPr>
          <w:b/>
          <w:bCs/>
        </w:rPr>
      </w:pPr>
      <w:r>
        <w:rPr>
          <w:b/>
          <w:bCs/>
        </w:rPr>
        <w:t>Proposal 2: For RTT, start with the existing framework with UE RX-TX time difference report.</w:t>
      </w:r>
    </w:p>
    <w:p w14:paraId="1A7C78A1" w14:textId="77777777" w:rsidR="00790EBB" w:rsidRPr="00F07803" w:rsidRDefault="00790EBB" w:rsidP="00790EBB">
      <w:pPr>
        <w:pStyle w:val="ListParagraph"/>
        <w:numPr>
          <w:ilvl w:val="0"/>
          <w:numId w:val="22"/>
        </w:numPr>
        <w:rPr>
          <w:b/>
          <w:bCs/>
        </w:rPr>
      </w:pPr>
      <w:r w:rsidRPr="00F07803">
        <w:rPr>
          <w:b/>
          <w:bCs/>
        </w:rPr>
        <w:t xml:space="preserve">Consider NTN-specific definition of UE RX-TX time difference </w:t>
      </w:r>
    </w:p>
    <w:p w14:paraId="545D2CC5" w14:textId="7F21F02E" w:rsidR="00BD5EB4" w:rsidRPr="003A65B2" w:rsidRDefault="00BD5EB4" w:rsidP="3D085C89">
      <w:pPr>
        <w:tabs>
          <w:tab w:val="left" w:pos="1908"/>
        </w:tabs>
        <w:rPr>
          <w:b/>
          <w:bCs/>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2740E4DB" w14:textId="000004CE" w:rsidR="004A2426" w:rsidRDefault="004A2426" w:rsidP="000053BC">
      <w:pPr>
        <w:pStyle w:val="ListParagraph"/>
        <w:numPr>
          <w:ilvl w:val="0"/>
          <w:numId w:val="2"/>
        </w:numPr>
        <w:rPr>
          <w:rFonts w:ascii="Times New Roman" w:hAnsi="Times New Roman"/>
          <w:sz w:val="20"/>
          <w:szCs w:val="20"/>
        </w:rPr>
      </w:pPr>
      <w:bookmarkStart w:id="9" w:name="_Ref461383190"/>
      <w:r w:rsidRPr="0069534B">
        <w:rPr>
          <w:rFonts w:ascii="Times New Roman" w:hAnsi="Times New Roman"/>
          <w:sz w:val="20"/>
          <w:szCs w:val="20"/>
        </w:rPr>
        <w:t>R</w:t>
      </w:r>
      <w:r w:rsidR="006450DA">
        <w:rPr>
          <w:rFonts w:ascii="Times New Roman" w:hAnsi="Times New Roman"/>
          <w:sz w:val="20"/>
          <w:szCs w:val="20"/>
        </w:rPr>
        <w:t>P</w:t>
      </w:r>
      <w:r w:rsidRPr="0069534B">
        <w:rPr>
          <w:rFonts w:ascii="Times New Roman" w:hAnsi="Times New Roman"/>
          <w:sz w:val="20"/>
          <w:szCs w:val="20"/>
        </w:rPr>
        <w:t>-</w:t>
      </w:r>
      <w:r w:rsidR="00BF55F8" w:rsidRPr="0069534B">
        <w:rPr>
          <w:rFonts w:ascii="Times New Roman" w:hAnsi="Times New Roman"/>
          <w:sz w:val="20"/>
          <w:szCs w:val="20"/>
        </w:rPr>
        <w:t>22</w:t>
      </w:r>
      <w:r w:rsidR="006450DA">
        <w:rPr>
          <w:rFonts w:ascii="Times New Roman" w:hAnsi="Times New Roman"/>
          <w:sz w:val="20"/>
          <w:szCs w:val="20"/>
        </w:rPr>
        <w:t>1</w:t>
      </w:r>
      <w:r w:rsidR="003C6C73">
        <w:rPr>
          <w:rFonts w:ascii="Times New Roman" w:hAnsi="Times New Roman"/>
          <w:sz w:val="20"/>
          <w:szCs w:val="20"/>
        </w:rPr>
        <w:t>82</w:t>
      </w:r>
      <w:r w:rsidR="006450DA">
        <w:rPr>
          <w:rFonts w:ascii="Times New Roman" w:hAnsi="Times New Roman"/>
          <w:sz w:val="20"/>
          <w:szCs w:val="20"/>
        </w:rPr>
        <w:t>0</w:t>
      </w:r>
      <w:r w:rsidR="00BF55F8" w:rsidRPr="0069534B">
        <w:rPr>
          <w:rFonts w:ascii="Times New Roman" w:hAnsi="Times New Roman"/>
          <w:sz w:val="20"/>
          <w:szCs w:val="20"/>
        </w:rPr>
        <w:t>, “</w:t>
      </w:r>
      <w:r w:rsidR="00FE0720" w:rsidRPr="00FE0720">
        <w:rPr>
          <w:rFonts w:ascii="Times New Roman" w:eastAsia="Batang" w:hAnsi="Times New Roman"/>
          <w:bCs/>
          <w:sz w:val="20"/>
          <w:szCs w:val="20"/>
          <w:lang w:eastAsia="zh-CN"/>
        </w:rPr>
        <w:t>New SID: Study on requirements and use cases for network verified UE location for Non-Terrestrial-Networks (NTN) in NR</w:t>
      </w:r>
      <w:r w:rsidR="001D6C70" w:rsidRPr="0069534B">
        <w:rPr>
          <w:rFonts w:ascii="Times New Roman" w:hAnsi="Times New Roman"/>
          <w:sz w:val="20"/>
          <w:szCs w:val="20"/>
        </w:rPr>
        <w:t xml:space="preserve">”, </w:t>
      </w:r>
      <w:r w:rsidR="00C82CF6">
        <w:rPr>
          <w:rFonts w:ascii="Times New Roman" w:hAnsi="Times New Roman"/>
          <w:sz w:val="20"/>
          <w:szCs w:val="20"/>
        </w:rPr>
        <w:t>Thales</w:t>
      </w:r>
      <w:r w:rsidR="001D6C70" w:rsidRPr="0069534B">
        <w:rPr>
          <w:rFonts w:ascii="Times New Roman" w:hAnsi="Times New Roman"/>
          <w:sz w:val="20"/>
          <w:szCs w:val="20"/>
        </w:rPr>
        <w:t xml:space="preserve">, </w:t>
      </w:r>
      <w:r w:rsidR="0069534B" w:rsidRPr="0069534B">
        <w:rPr>
          <w:rFonts w:ascii="Times New Roman" w:hAnsi="Times New Roman"/>
          <w:sz w:val="20"/>
          <w:szCs w:val="20"/>
        </w:rPr>
        <w:t>3GPP RAN#</w:t>
      </w:r>
      <w:r w:rsidR="006450DA">
        <w:rPr>
          <w:rFonts w:ascii="Times New Roman" w:hAnsi="Times New Roman"/>
          <w:sz w:val="20"/>
          <w:szCs w:val="20"/>
        </w:rPr>
        <w:t>96</w:t>
      </w:r>
      <w:r w:rsidR="0069534B" w:rsidRPr="0069534B">
        <w:rPr>
          <w:rFonts w:ascii="Times New Roman" w:hAnsi="Times New Roman"/>
          <w:sz w:val="20"/>
          <w:szCs w:val="20"/>
        </w:rPr>
        <w:t>.</w:t>
      </w:r>
    </w:p>
    <w:p w14:paraId="1BC4F648" w14:textId="03A1F5B9" w:rsidR="003C6C73" w:rsidRDefault="003C6C73" w:rsidP="000053BC">
      <w:pPr>
        <w:pStyle w:val="ListParagraph"/>
        <w:numPr>
          <w:ilvl w:val="0"/>
          <w:numId w:val="2"/>
        </w:numPr>
        <w:rPr>
          <w:rFonts w:ascii="Times New Roman" w:hAnsi="Times New Roman"/>
          <w:sz w:val="20"/>
          <w:szCs w:val="20"/>
        </w:rPr>
      </w:pPr>
      <w:r>
        <w:rPr>
          <w:rFonts w:ascii="Times New Roman" w:hAnsi="Times New Roman"/>
          <w:sz w:val="20"/>
          <w:szCs w:val="20"/>
        </w:rPr>
        <w:t>RP-2218</w:t>
      </w:r>
      <w:r w:rsidR="009570D1">
        <w:rPr>
          <w:rFonts w:ascii="Times New Roman" w:hAnsi="Times New Roman"/>
          <w:sz w:val="20"/>
          <w:szCs w:val="20"/>
        </w:rPr>
        <w:t>75</w:t>
      </w:r>
      <w:r w:rsidR="00760F09">
        <w:rPr>
          <w:rFonts w:ascii="Times New Roman" w:hAnsi="Times New Roman"/>
          <w:sz w:val="20"/>
          <w:szCs w:val="20"/>
        </w:rPr>
        <w:t>, “</w:t>
      </w:r>
      <w:r w:rsidR="00760F09" w:rsidRPr="00760F09">
        <w:rPr>
          <w:rFonts w:ascii="Times New Roman" w:hAnsi="Times New Roman"/>
          <w:sz w:val="20"/>
          <w:szCs w:val="20"/>
        </w:rPr>
        <w:t>TR 38.882 v1.0.0 on Study on requirements and use cases for network verified UE location for Non-Terrestrial-Networks (NTN) in NR</w:t>
      </w:r>
      <w:r w:rsidR="00760F09">
        <w:rPr>
          <w:rFonts w:ascii="Times New Roman" w:hAnsi="Times New Roman"/>
          <w:sz w:val="20"/>
          <w:szCs w:val="20"/>
        </w:rPr>
        <w:t>”, Thales</w:t>
      </w:r>
      <w:r w:rsidR="00760F09" w:rsidRPr="0069534B">
        <w:rPr>
          <w:rFonts w:ascii="Times New Roman" w:hAnsi="Times New Roman"/>
          <w:sz w:val="20"/>
          <w:szCs w:val="20"/>
        </w:rPr>
        <w:t>, 3GPP RAN#</w:t>
      </w:r>
      <w:r w:rsidR="00760F09">
        <w:rPr>
          <w:rFonts w:ascii="Times New Roman" w:hAnsi="Times New Roman"/>
          <w:sz w:val="20"/>
          <w:szCs w:val="20"/>
        </w:rPr>
        <w:t>96</w:t>
      </w:r>
      <w:r w:rsidR="00760F09" w:rsidRPr="0069534B">
        <w:rPr>
          <w:rFonts w:ascii="Times New Roman" w:hAnsi="Times New Roman"/>
          <w:sz w:val="20"/>
          <w:szCs w:val="20"/>
        </w:rPr>
        <w:t>.</w:t>
      </w:r>
    </w:p>
    <w:p w14:paraId="4860DEAE" w14:textId="5571EFF1" w:rsidR="009570D1" w:rsidRDefault="009570D1" w:rsidP="000053BC">
      <w:pPr>
        <w:pStyle w:val="ListParagraph"/>
        <w:numPr>
          <w:ilvl w:val="0"/>
          <w:numId w:val="2"/>
        </w:numPr>
        <w:rPr>
          <w:rFonts w:ascii="Times New Roman" w:hAnsi="Times New Roman"/>
          <w:sz w:val="20"/>
          <w:szCs w:val="20"/>
        </w:rPr>
      </w:pPr>
      <w:r>
        <w:rPr>
          <w:rFonts w:ascii="Times New Roman" w:hAnsi="Times New Roman"/>
          <w:sz w:val="20"/>
          <w:szCs w:val="20"/>
        </w:rPr>
        <w:t>RP-22</w:t>
      </w:r>
      <w:r w:rsidR="00443351">
        <w:rPr>
          <w:rFonts w:ascii="Times New Roman" w:hAnsi="Times New Roman"/>
          <w:sz w:val="20"/>
          <w:szCs w:val="20"/>
        </w:rPr>
        <w:t>1766,</w:t>
      </w:r>
      <w:r w:rsidR="00B0551B" w:rsidRPr="00B0551B">
        <w:rPr>
          <w:sz w:val="20"/>
        </w:rPr>
        <w:t xml:space="preserve"> </w:t>
      </w:r>
      <w:r w:rsidR="00B0551B">
        <w:rPr>
          <w:sz w:val="20"/>
        </w:rPr>
        <w:t>“</w:t>
      </w:r>
      <w:r w:rsidR="00B0551B" w:rsidRPr="00443351">
        <w:rPr>
          <w:rFonts w:ascii="Times New Roman" w:hAnsi="Times New Roman"/>
          <w:sz w:val="20"/>
        </w:rPr>
        <w:t xml:space="preserve">Review of RAN#96 network verified UE location TDOCs”, </w:t>
      </w:r>
      <w:r w:rsidR="00B0551B" w:rsidRPr="00443351">
        <w:rPr>
          <w:rFonts w:ascii="Times New Roman" w:hAnsi="Times New Roman"/>
          <w:sz w:val="20"/>
          <w:szCs w:val="20"/>
        </w:rPr>
        <w:t>Thales, 3GPP RAN#96</w:t>
      </w:r>
      <w:r w:rsidR="00B0551B" w:rsidRPr="0069534B">
        <w:rPr>
          <w:rFonts w:ascii="Times New Roman" w:hAnsi="Times New Roman"/>
          <w:sz w:val="20"/>
          <w:szCs w:val="20"/>
        </w:rPr>
        <w:t>.</w:t>
      </w:r>
    </w:p>
    <w:p w14:paraId="0F0ED1F6" w14:textId="4175EF3B" w:rsidR="009D6FD4" w:rsidRDefault="009D6FD4" w:rsidP="009D6FD4">
      <w:pPr>
        <w:pStyle w:val="ListParagraph"/>
        <w:numPr>
          <w:ilvl w:val="0"/>
          <w:numId w:val="2"/>
        </w:numPr>
        <w:rPr>
          <w:rFonts w:ascii="Times New Roman" w:hAnsi="Times New Roman"/>
          <w:sz w:val="20"/>
          <w:szCs w:val="20"/>
        </w:rPr>
      </w:pPr>
      <w:r>
        <w:rPr>
          <w:rFonts w:ascii="Times New Roman" w:hAnsi="Times New Roman"/>
          <w:sz w:val="20"/>
          <w:szCs w:val="20"/>
        </w:rPr>
        <w:t>Chair’s note, RAN1#110bis-e, Oct., 2022.</w:t>
      </w:r>
    </w:p>
    <w:p w14:paraId="6467865E" w14:textId="4E8879EC" w:rsidR="00DF2BBE" w:rsidRPr="00DF2BBE" w:rsidRDefault="00DF2BBE" w:rsidP="00DF2BBE">
      <w:pPr>
        <w:pStyle w:val="ListParagraph"/>
        <w:numPr>
          <w:ilvl w:val="0"/>
          <w:numId w:val="2"/>
        </w:numPr>
        <w:rPr>
          <w:rFonts w:ascii="Times New Roman" w:hAnsi="Times New Roman"/>
          <w:sz w:val="20"/>
          <w:szCs w:val="20"/>
        </w:rPr>
      </w:pPr>
      <w:r>
        <w:rPr>
          <w:rFonts w:ascii="Times New Roman" w:hAnsi="Times New Roman"/>
          <w:sz w:val="20"/>
          <w:szCs w:val="20"/>
        </w:rPr>
        <w:t>RP-221336,</w:t>
      </w:r>
      <w:r w:rsidRPr="000431B8">
        <w:rPr>
          <w:rFonts w:ascii="Times New Roman" w:hAnsi="Times New Roman"/>
          <w:sz w:val="20"/>
          <w:szCs w:val="20"/>
        </w:rPr>
        <w:t xml:space="preserve"> “Location verification for NR NTN”, Qualcomm, 3GPP RAN#96.</w:t>
      </w:r>
    </w:p>
    <w:p w14:paraId="43ED3E5C" w14:textId="7564A7AD" w:rsidR="00400F53" w:rsidRDefault="00480DC4" w:rsidP="000053BC">
      <w:pPr>
        <w:pStyle w:val="ListParagraph"/>
        <w:numPr>
          <w:ilvl w:val="0"/>
          <w:numId w:val="2"/>
        </w:numPr>
        <w:rPr>
          <w:rFonts w:ascii="Times New Roman" w:hAnsi="Times New Roman"/>
          <w:sz w:val="20"/>
          <w:szCs w:val="20"/>
        </w:rPr>
      </w:pPr>
      <w:r>
        <w:rPr>
          <w:rFonts w:ascii="Times New Roman" w:hAnsi="Times New Roman"/>
          <w:sz w:val="20"/>
          <w:szCs w:val="20"/>
        </w:rPr>
        <w:t xml:space="preserve">3GPP </w:t>
      </w:r>
      <w:r w:rsidR="00893614">
        <w:rPr>
          <w:rFonts w:ascii="Times New Roman" w:hAnsi="Times New Roman"/>
          <w:sz w:val="20"/>
          <w:szCs w:val="20"/>
        </w:rPr>
        <w:t>TS 3</w:t>
      </w:r>
      <w:r>
        <w:rPr>
          <w:rFonts w:ascii="Times New Roman" w:hAnsi="Times New Roman"/>
          <w:sz w:val="20"/>
          <w:szCs w:val="20"/>
        </w:rPr>
        <w:t>8.215, “</w:t>
      </w:r>
      <w:r w:rsidR="00CE7FDA" w:rsidRPr="00CE7FDA">
        <w:rPr>
          <w:rFonts w:ascii="Times New Roman" w:hAnsi="Times New Roman"/>
          <w:sz w:val="20"/>
          <w:szCs w:val="20"/>
        </w:rPr>
        <w:t>Physical layer measurements</w:t>
      </w:r>
      <w:r w:rsidR="00CE7FDA">
        <w:rPr>
          <w:rFonts w:ascii="Times New Roman" w:hAnsi="Times New Roman"/>
          <w:sz w:val="20"/>
          <w:szCs w:val="20"/>
        </w:rPr>
        <w:t>,” v 17.2.0.</w:t>
      </w:r>
    </w:p>
    <w:bookmarkEnd w:id="6"/>
    <w:bookmarkEnd w:id="7"/>
    <w:bookmarkEnd w:id="8"/>
    <w:bookmarkEnd w:id="9"/>
    <w:p w14:paraId="45D5CA0F" w14:textId="77777777" w:rsidR="00CE53DF" w:rsidRDefault="00CE53DF" w:rsidP="00F725CD">
      <w:pPr>
        <w:pStyle w:val="B1"/>
        <w:ind w:left="0" w:firstLine="0"/>
      </w:pPr>
    </w:p>
    <w:sectPr w:rsidR="00CE53DF"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7F465" w14:textId="77777777" w:rsidR="00D710E9" w:rsidRDefault="00D710E9">
      <w:r>
        <w:separator/>
      </w:r>
    </w:p>
  </w:endnote>
  <w:endnote w:type="continuationSeparator" w:id="0">
    <w:p w14:paraId="7CA633DE" w14:textId="77777777" w:rsidR="00D710E9" w:rsidRDefault="00D710E9">
      <w:r>
        <w:continuationSeparator/>
      </w:r>
    </w:p>
  </w:endnote>
  <w:endnote w:type="continuationNotice" w:id="1">
    <w:p w14:paraId="771CA8AB" w14:textId="77777777" w:rsidR="00D710E9" w:rsidRDefault="00D71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F3770" w14:textId="77777777" w:rsidR="00D710E9" w:rsidRDefault="00D710E9">
      <w:r>
        <w:separator/>
      </w:r>
    </w:p>
  </w:footnote>
  <w:footnote w:type="continuationSeparator" w:id="0">
    <w:p w14:paraId="61F5FCF5" w14:textId="77777777" w:rsidR="00D710E9" w:rsidRDefault="00D710E9">
      <w:r>
        <w:continuationSeparator/>
      </w:r>
    </w:p>
  </w:footnote>
  <w:footnote w:type="continuationNotice" w:id="1">
    <w:p w14:paraId="63DF580F" w14:textId="77777777" w:rsidR="00D710E9" w:rsidRDefault="00D71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5F5D49"/>
    <w:multiLevelType w:val="hybridMultilevel"/>
    <w:tmpl w:val="053C2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27577"/>
    <w:multiLevelType w:val="hybridMultilevel"/>
    <w:tmpl w:val="6A7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8C524C"/>
    <w:multiLevelType w:val="hybridMultilevel"/>
    <w:tmpl w:val="0882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9201C82"/>
    <w:multiLevelType w:val="hybridMultilevel"/>
    <w:tmpl w:val="9DFC4B4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7490237">
    <w:abstractNumId w:val="4"/>
  </w:num>
  <w:num w:numId="2" w16cid:durableId="251286183">
    <w:abstractNumId w:val="0"/>
  </w:num>
  <w:num w:numId="3" w16cid:durableId="402610336">
    <w:abstractNumId w:val="2"/>
  </w:num>
  <w:num w:numId="4" w16cid:durableId="514266678">
    <w:abstractNumId w:val="7"/>
  </w:num>
  <w:num w:numId="5" w16cid:durableId="1853954744">
    <w:abstractNumId w:val="6"/>
  </w:num>
  <w:num w:numId="6" w16cid:durableId="1498307227">
    <w:abstractNumId w:val="12"/>
  </w:num>
  <w:num w:numId="7" w16cid:durableId="1470055252">
    <w:abstractNumId w:val="21"/>
  </w:num>
  <w:num w:numId="8" w16cid:durableId="819925031">
    <w:abstractNumId w:val="13"/>
  </w:num>
  <w:num w:numId="9" w16cid:durableId="1972397535">
    <w:abstractNumId w:val="10"/>
  </w:num>
  <w:num w:numId="10" w16cid:durableId="2048332853">
    <w:abstractNumId w:val="19"/>
  </w:num>
  <w:num w:numId="11" w16cid:durableId="214587648">
    <w:abstractNumId w:val="9"/>
  </w:num>
  <w:num w:numId="12" w16cid:durableId="1821578489">
    <w:abstractNumId w:val="17"/>
  </w:num>
  <w:num w:numId="13" w16cid:durableId="1010135527">
    <w:abstractNumId w:val="11"/>
  </w:num>
  <w:num w:numId="14" w16cid:durableId="31079215">
    <w:abstractNumId w:val="5"/>
  </w:num>
  <w:num w:numId="15" w16cid:durableId="1612933238">
    <w:abstractNumId w:val="8"/>
  </w:num>
  <w:num w:numId="16" w16cid:durableId="77218788">
    <w:abstractNumId w:val="14"/>
  </w:num>
  <w:num w:numId="17" w16cid:durableId="1715078827">
    <w:abstractNumId w:val="18"/>
  </w:num>
  <w:num w:numId="18" w16cid:durableId="2097048512">
    <w:abstractNumId w:val="16"/>
  </w:num>
  <w:num w:numId="19" w16cid:durableId="15617573">
    <w:abstractNumId w:val="1"/>
  </w:num>
  <w:num w:numId="20" w16cid:durableId="1531721587">
    <w:abstractNumId w:val="3"/>
  </w:num>
  <w:num w:numId="21" w16cid:durableId="1577008994">
    <w:abstractNumId w:val="15"/>
  </w:num>
  <w:num w:numId="22" w16cid:durableId="43440270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100B6"/>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F6"/>
    <w:rsid w:val="00016DCE"/>
    <w:rsid w:val="00017309"/>
    <w:rsid w:val="0002002A"/>
    <w:rsid w:val="000200E0"/>
    <w:rsid w:val="000205C1"/>
    <w:rsid w:val="00020659"/>
    <w:rsid w:val="0002074E"/>
    <w:rsid w:val="0002085F"/>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219"/>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F49"/>
    <w:rsid w:val="000402B6"/>
    <w:rsid w:val="000404F2"/>
    <w:rsid w:val="00040AAD"/>
    <w:rsid w:val="00040C15"/>
    <w:rsid w:val="00041386"/>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DF9"/>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CEF"/>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1D1C"/>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7FC"/>
    <w:rsid w:val="00074918"/>
    <w:rsid w:val="00074A9E"/>
    <w:rsid w:val="00074BF5"/>
    <w:rsid w:val="00075016"/>
    <w:rsid w:val="000752CD"/>
    <w:rsid w:val="00075680"/>
    <w:rsid w:val="00075999"/>
    <w:rsid w:val="00075AB6"/>
    <w:rsid w:val="00075B9F"/>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2C"/>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5CE"/>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09"/>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F37"/>
    <w:rsid w:val="000B40C8"/>
    <w:rsid w:val="000B4788"/>
    <w:rsid w:val="000B49D7"/>
    <w:rsid w:val="000B4FD5"/>
    <w:rsid w:val="000B546F"/>
    <w:rsid w:val="000B5BDB"/>
    <w:rsid w:val="000B5E79"/>
    <w:rsid w:val="000B6030"/>
    <w:rsid w:val="000B65BE"/>
    <w:rsid w:val="000B68D5"/>
    <w:rsid w:val="000B6A57"/>
    <w:rsid w:val="000B6A84"/>
    <w:rsid w:val="000B6BDF"/>
    <w:rsid w:val="000B6F48"/>
    <w:rsid w:val="000B71B6"/>
    <w:rsid w:val="000B7B2B"/>
    <w:rsid w:val="000B7D5E"/>
    <w:rsid w:val="000B7DF1"/>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BAA"/>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A33"/>
    <w:rsid w:val="000D1B60"/>
    <w:rsid w:val="000D206C"/>
    <w:rsid w:val="000D2080"/>
    <w:rsid w:val="000D2185"/>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083"/>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4E2"/>
    <w:rsid w:val="000E38ED"/>
    <w:rsid w:val="000E3E8F"/>
    <w:rsid w:val="000E3F84"/>
    <w:rsid w:val="000E40C3"/>
    <w:rsid w:val="000E4C9B"/>
    <w:rsid w:val="000E4D01"/>
    <w:rsid w:val="000E52BF"/>
    <w:rsid w:val="000E5830"/>
    <w:rsid w:val="000E5A2C"/>
    <w:rsid w:val="000E5C4E"/>
    <w:rsid w:val="000E5CA5"/>
    <w:rsid w:val="000E5E3A"/>
    <w:rsid w:val="000E6576"/>
    <w:rsid w:val="000E65A7"/>
    <w:rsid w:val="000E6635"/>
    <w:rsid w:val="000E6BAF"/>
    <w:rsid w:val="000E6EED"/>
    <w:rsid w:val="000E6F62"/>
    <w:rsid w:val="000E798F"/>
    <w:rsid w:val="000E7D52"/>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7A2"/>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46C"/>
    <w:rsid w:val="00122727"/>
    <w:rsid w:val="00122837"/>
    <w:rsid w:val="00122842"/>
    <w:rsid w:val="00122AB7"/>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6B"/>
    <w:rsid w:val="00136998"/>
    <w:rsid w:val="001369A3"/>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A77"/>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3CE"/>
    <w:rsid w:val="00156502"/>
    <w:rsid w:val="00157B43"/>
    <w:rsid w:val="00157E6D"/>
    <w:rsid w:val="0016019C"/>
    <w:rsid w:val="001601C7"/>
    <w:rsid w:val="001601C9"/>
    <w:rsid w:val="001602C2"/>
    <w:rsid w:val="001603B9"/>
    <w:rsid w:val="001604C8"/>
    <w:rsid w:val="00160674"/>
    <w:rsid w:val="00160786"/>
    <w:rsid w:val="001608DD"/>
    <w:rsid w:val="00160BEB"/>
    <w:rsid w:val="00161479"/>
    <w:rsid w:val="00161618"/>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4D80"/>
    <w:rsid w:val="00165137"/>
    <w:rsid w:val="001652DD"/>
    <w:rsid w:val="00165338"/>
    <w:rsid w:val="00165B5E"/>
    <w:rsid w:val="00165C3C"/>
    <w:rsid w:val="00165D9A"/>
    <w:rsid w:val="001660AB"/>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73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190"/>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8"/>
    <w:rsid w:val="00192C2C"/>
    <w:rsid w:val="00192E1C"/>
    <w:rsid w:val="00193987"/>
    <w:rsid w:val="00194955"/>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1F15"/>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790"/>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31F"/>
    <w:rsid w:val="001B1565"/>
    <w:rsid w:val="001B187C"/>
    <w:rsid w:val="001B1A2F"/>
    <w:rsid w:val="001B1CEB"/>
    <w:rsid w:val="001B1D61"/>
    <w:rsid w:val="001B1EC4"/>
    <w:rsid w:val="001B1F72"/>
    <w:rsid w:val="001B2957"/>
    <w:rsid w:val="001B2993"/>
    <w:rsid w:val="001B2C18"/>
    <w:rsid w:val="001B306F"/>
    <w:rsid w:val="001B35C1"/>
    <w:rsid w:val="001B3754"/>
    <w:rsid w:val="001B3A10"/>
    <w:rsid w:val="001B4154"/>
    <w:rsid w:val="001B42CB"/>
    <w:rsid w:val="001B4371"/>
    <w:rsid w:val="001B49A1"/>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1C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4E"/>
    <w:rsid w:val="001C3DC6"/>
    <w:rsid w:val="001C3DCD"/>
    <w:rsid w:val="001C3E02"/>
    <w:rsid w:val="001C439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0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610"/>
    <w:rsid w:val="001F4E57"/>
    <w:rsid w:val="001F53A2"/>
    <w:rsid w:val="001F5438"/>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36B"/>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4FC"/>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1F"/>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1E9D"/>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297"/>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C6B"/>
    <w:rsid w:val="00250D9C"/>
    <w:rsid w:val="00251117"/>
    <w:rsid w:val="002512A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A6D"/>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4ED"/>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0ED"/>
    <w:rsid w:val="002823A9"/>
    <w:rsid w:val="00282405"/>
    <w:rsid w:val="002825CE"/>
    <w:rsid w:val="0028262B"/>
    <w:rsid w:val="002826AF"/>
    <w:rsid w:val="00282D58"/>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3F8"/>
    <w:rsid w:val="002877DE"/>
    <w:rsid w:val="00287821"/>
    <w:rsid w:val="00287A9D"/>
    <w:rsid w:val="00287C28"/>
    <w:rsid w:val="00287C39"/>
    <w:rsid w:val="00287EB4"/>
    <w:rsid w:val="00287FDC"/>
    <w:rsid w:val="0029011A"/>
    <w:rsid w:val="00290254"/>
    <w:rsid w:val="002906FB"/>
    <w:rsid w:val="002907D2"/>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41"/>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4DB3"/>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216E"/>
    <w:rsid w:val="002D2B4E"/>
    <w:rsid w:val="002D2B72"/>
    <w:rsid w:val="002D300F"/>
    <w:rsid w:val="002D3968"/>
    <w:rsid w:val="002D3CC0"/>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7F6"/>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9D1"/>
    <w:rsid w:val="00300E5F"/>
    <w:rsid w:val="003011C0"/>
    <w:rsid w:val="00301686"/>
    <w:rsid w:val="00301965"/>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494"/>
    <w:rsid w:val="00311642"/>
    <w:rsid w:val="00311761"/>
    <w:rsid w:val="00311941"/>
    <w:rsid w:val="0031261A"/>
    <w:rsid w:val="00312709"/>
    <w:rsid w:val="00312B3A"/>
    <w:rsid w:val="00313171"/>
    <w:rsid w:val="00313765"/>
    <w:rsid w:val="003137A0"/>
    <w:rsid w:val="00313BC1"/>
    <w:rsid w:val="00313C4F"/>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6D5"/>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401"/>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F27"/>
    <w:rsid w:val="00332123"/>
    <w:rsid w:val="003321C3"/>
    <w:rsid w:val="00332962"/>
    <w:rsid w:val="00332C7A"/>
    <w:rsid w:val="003330B1"/>
    <w:rsid w:val="00333AEC"/>
    <w:rsid w:val="003341B1"/>
    <w:rsid w:val="00334901"/>
    <w:rsid w:val="00334DA2"/>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15"/>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7DD"/>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418"/>
    <w:rsid w:val="00371621"/>
    <w:rsid w:val="003719F5"/>
    <w:rsid w:val="00371B1A"/>
    <w:rsid w:val="00371DF3"/>
    <w:rsid w:val="00372019"/>
    <w:rsid w:val="00372029"/>
    <w:rsid w:val="003724A1"/>
    <w:rsid w:val="00372A3A"/>
    <w:rsid w:val="00372A6B"/>
    <w:rsid w:val="00372C12"/>
    <w:rsid w:val="00372C25"/>
    <w:rsid w:val="00373980"/>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6DF"/>
    <w:rsid w:val="00376838"/>
    <w:rsid w:val="00376C9D"/>
    <w:rsid w:val="00376E0C"/>
    <w:rsid w:val="0037709A"/>
    <w:rsid w:val="00377146"/>
    <w:rsid w:val="003771CA"/>
    <w:rsid w:val="00377397"/>
    <w:rsid w:val="0037757C"/>
    <w:rsid w:val="003775BD"/>
    <w:rsid w:val="00377EED"/>
    <w:rsid w:val="003800B4"/>
    <w:rsid w:val="00380292"/>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A24"/>
    <w:rsid w:val="00387B2B"/>
    <w:rsid w:val="00390449"/>
    <w:rsid w:val="003904B1"/>
    <w:rsid w:val="003907D2"/>
    <w:rsid w:val="003907F5"/>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487"/>
    <w:rsid w:val="003946B1"/>
    <w:rsid w:val="00394775"/>
    <w:rsid w:val="003948AA"/>
    <w:rsid w:val="003948BB"/>
    <w:rsid w:val="00394944"/>
    <w:rsid w:val="00394948"/>
    <w:rsid w:val="00394B44"/>
    <w:rsid w:val="00394D6C"/>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4E0"/>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8AC"/>
    <w:rsid w:val="003A38F3"/>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19EA"/>
    <w:rsid w:val="003B248F"/>
    <w:rsid w:val="003B2B79"/>
    <w:rsid w:val="003B2C70"/>
    <w:rsid w:val="003B3046"/>
    <w:rsid w:val="003B3171"/>
    <w:rsid w:val="003B32BC"/>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47D"/>
    <w:rsid w:val="003C0741"/>
    <w:rsid w:val="003C07D7"/>
    <w:rsid w:val="003C0985"/>
    <w:rsid w:val="003C0AD2"/>
    <w:rsid w:val="003C0D5D"/>
    <w:rsid w:val="003C1044"/>
    <w:rsid w:val="003C10B8"/>
    <w:rsid w:val="003C1177"/>
    <w:rsid w:val="003C1265"/>
    <w:rsid w:val="003C1586"/>
    <w:rsid w:val="003C1A48"/>
    <w:rsid w:val="003C2C9D"/>
    <w:rsid w:val="003C2DCF"/>
    <w:rsid w:val="003C3999"/>
    <w:rsid w:val="003C3B73"/>
    <w:rsid w:val="003C3D6E"/>
    <w:rsid w:val="003C3F38"/>
    <w:rsid w:val="003C3F8B"/>
    <w:rsid w:val="003C4135"/>
    <w:rsid w:val="003C4213"/>
    <w:rsid w:val="003C4250"/>
    <w:rsid w:val="003C44DB"/>
    <w:rsid w:val="003C4517"/>
    <w:rsid w:val="003C499A"/>
    <w:rsid w:val="003C49E7"/>
    <w:rsid w:val="003C4B2B"/>
    <w:rsid w:val="003C4F25"/>
    <w:rsid w:val="003C5139"/>
    <w:rsid w:val="003C5183"/>
    <w:rsid w:val="003C51C9"/>
    <w:rsid w:val="003C5225"/>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322"/>
    <w:rsid w:val="003D06A7"/>
    <w:rsid w:val="003D0868"/>
    <w:rsid w:val="003D09DA"/>
    <w:rsid w:val="003D0AB1"/>
    <w:rsid w:val="003D0D75"/>
    <w:rsid w:val="003D1933"/>
    <w:rsid w:val="003D1AAA"/>
    <w:rsid w:val="003D1EE4"/>
    <w:rsid w:val="003D1F11"/>
    <w:rsid w:val="003D20AA"/>
    <w:rsid w:val="003D22AC"/>
    <w:rsid w:val="003D2339"/>
    <w:rsid w:val="003D26AA"/>
    <w:rsid w:val="003D2C64"/>
    <w:rsid w:val="003D2E43"/>
    <w:rsid w:val="003D2FAE"/>
    <w:rsid w:val="003D3AD8"/>
    <w:rsid w:val="003D3EE3"/>
    <w:rsid w:val="003D3FC1"/>
    <w:rsid w:val="003D4350"/>
    <w:rsid w:val="003D4409"/>
    <w:rsid w:val="003D4E36"/>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2F"/>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064"/>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468"/>
    <w:rsid w:val="00400615"/>
    <w:rsid w:val="00400D86"/>
    <w:rsid w:val="00400F31"/>
    <w:rsid w:val="00400F53"/>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07C81"/>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8B5"/>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0C4"/>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47FD9"/>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3BE8"/>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A75"/>
    <w:rsid w:val="00476D14"/>
    <w:rsid w:val="00476D8B"/>
    <w:rsid w:val="00476E98"/>
    <w:rsid w:val="00476EAE"/>
    <w:rsid w:val="004774C5"/>
    <w:rsid w:val="004775ED"/>
    <w:rsid w:val="004778C0"/>
    <w:rsid w:val="00477B60"/>
    <w:rsid w:val="00480949"/>
    <w:rsid w:val="00480B03"/>
    <w:rsid w:val="00480BCC"/>
    <w:rsid w:val="00480C70"/>
    <w:rsid w:val="00480CC5"/>
    <w:rsid w:val="00480DC4"/>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4EB"/>
    <w:rsid w:val="004949D8"/>
    <w:rsid w:val="00494A74"/>
    <w:rsid w:val="00494E75"/>
    <w:rsid w:val="00494EC7"/>
    <w:rsid w:val="00495071"/>
    <w:rsid w:val="004954FC"/>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BE9"/>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5A1C"/>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9DE"/>
    <w:rsid w:val="004C6A46"/>
    <w:rsid w:val="004C6BE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C47"/>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7B0"/>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8F9"/>
    <w:rsid w:val="004F7BC8"/>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F0D"/>
    <w:rsid w:val="005023DC"/>
    <w:rsid w:val="005024F8"/>
    <w:rsid w:val="00502857"/>
    <w:rsid w:val="005029A2"/>
    <w:rsid w:val="00502FCA"/>
    <w:rsid w:val="00503132"/>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49"/>
    <w:rsid w:val="00506A8D"/>
    <w:rsid w:val="00506B00"/>
    <w:rsid w:val="00506C2E"/>
    <w:rsid w:val="00506C95"/>
    <w:rsid w:val="00506D5A"/>
    <w:rsid w:val="005074C9"/>
    <w:rsid w:val="00507754"/>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1F"/>
    <w:rsid w:val="00512A7B"/>
    <w:rsid w:val="00512D39"/>
    <w:rsid w:val="0051301F"/>
    <w:rsid w:val="0051329D"/>
    <w:rsid w:val="00513B8C"/>
    <w:rsid w:val="00513F8F"/>
    <w:rsid w:val="00514481"/>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8DB"/>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DCC"/>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995"/>
    <w:rsid w:val="00572CD6"/>
    <w:rsid w:val="00572F26"/>
    <w:rsid w:val="005730FF"/>
    <w:rsid w:val="00573283"/>
    <w:rsid w:val="0057380A"/>
    <w:rsid w:val="005739A8"/>
    <w:rsid w:val="00573BB0"/>
    <w:rsid w:val="00573D2B"/>
    <w:rsid w:val="00573F24"/>
    <w:rsid w:val="00574167"/>
    <w:rsid w:val="00574B40"/>
    <w:rsid w:val="00574D14"/>
    <w:rsid w:val="00574FDC"/>
    <w:rsid w:val="005753DB"/>
    <w:rsid w:val="005756BD"/>
    <w:rsid w:val="0057578C"/>
    <w:rsid w:val="00575D9C"/>
    <w:rsid w:val="005760C5"/>
    <w:rsid w:val="00576592"/>
    <w:rsid w:val="005766EA"/>
    <w:rsid w:val="005769B4"/>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DF5"/>
    <w:rsid w:val="00581081"/>
    <w:rsid w:val="005815D2"/>
    <w:rsid w:val="005816C5"/>
    <w:rsid w:val="005818D4"/>
    <w:rsid w:val="005819D7"/>
    <w:rsid w:val="00581AB8"/>
    <w:rsid w:val="00581C6E"/>
    <w:rsid w:val="00581E07"/>
    <w:rsid w:val="00581F40"/>
    <w:rsid w:val="00582908"/>
    <w:rsid w:val="0058299A"/>
    <w:rsid w:val="005829CC"/>
    <w:rsid w:val="00582E3D"/>
    <w:rsid w:val="00583147"/>
    <w:rsid w:val="005836D0"/>
    <w:rsid w:val="005837E9"/>
    <w:rsid w:val="00583DEF"/>
    <w:rsid w:val="00583E78"/>
    <w:rsid w:val="00584496"/>
    <w:rsid w:val="00584498"/>
    <w:rsid w:val="00584550"/>
    <w:rsid w:val="00584B11"/>
    <w:rsid w:val="00584FAE"/>
    <w:rsid w:val="005852AA"/>
    <w:rsid w:val="005856D1"/>
    <w:rsid w:val="00585867"/>
    <w:rsid w:val="00585A58"/>
    <w:rsid w:val="00585C3A"/>
    <w:rsid w:val="00586013"/>
    <w:rsid w:val="005861AC"/>
    <w:rsid w:val="0058628A"/>
    <w:rsid w:val="005866CD"/>
    <w:rsid w:val="00586B34"/>
    <w:rsid w:val="00586C27"/>
    <w:rsid w:val="00586D70"/>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7D03"/>
    <w:rsid w:val="005A7F72"/>
    <w:rsid w:val="005A7FE1"/>
    <w:rsid w:val="005B0665"/>
    <w:rsid w:val="005B0A7D"/>
    <w:rsid w:val="005B0F18"/>
    <w:rsid w:val="005B105B"/>
    <w:rsid w:val="005B1197"/>
    <w:rsid w:val="005B152E"/>
    <w:rsid w:val="005B16CC"/>
    <w:rsid w:val="005B18BB"/>
    <w:rsid w:val="005B1970"/>
    <w:rsid w:val="005B1D24"/>
    <w:rsid w:val="005B24F2"/>
    <w:rsid w:val="005B25D3"/>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AED"/>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1AE0"/>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B79"/>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D5"/>
    <w:rsid w:val="0060283D"/>
    <w:rsid w:val="0060305B"/>
    <w:rsid w:val="00603816"/>
    <w:rsid w:val="006039C5"/>
    <w:rsid w:val="00603B1B"/>
    <w:rsid w:val="00603F2E"/>
    <w:rsid w:val="00604265"/>
    <w:rsid w:val="006043B3"/>
    <w:rsid w:val="006043D7"/>
    <w:rsid w:val="00604594"/>
    <w:rsid w:val="00604708"/>
    <w:rsid w:val="00604987"/>
    <w:rsid w:val="00604CFF"/>
    <w:rsid w:val="00604F62"/>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B78"/>
    <w:rsid w:val="00610F0A"/>
    <w:rsid w:val="00610FA4"/>
    <w:rsid w:val="006113A9"/>
    <w:rsid w:val="00611876"/>
    <w:rsid w:val="00611B1D"/>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B30"/>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6B8A"/>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1CB5"/>
    <w:rsid w:val="0064252F"/>
    <w:rsid w:val="006427DE"/>
    <w:rsid w:val="00642C85"/>
    <w:rsid w:val="00642D10"/>
    <w:rsid w:val="00642E65"/>
    <w:rsid w:val="00643493"/>
    <w:rsid w:val="00643769"/>
    <w:rsid w:val="00643891"/>
    <w:rsid w:val="00643DCD"/>
    <w:rsid w:val="00644200"/>
    <w:rsid w:val="0064428B"/>
    <w:rsid w:val="00644511"/>
    <w:rsid w:val="00644736"/>
    <w:rsid w:val="0064486C"/>
    <w:rsid w:val="00644E60"/>
    <w:rsid w:val="006450DA"/>
    <w:rsid w:val="00645190"/>
    <w:rsid w:val="00645755"/>
    <w:rsid w:val="00645ACC"/>
    <w:rsid w:val="00645C50"/>
    <w:rsid w:val="0064655B"/>
    <w:rsid w:val="006466B5"/>
    <w:rsid w:val="006472ED"/>
    <w:rsid w:val="006476DD"/>
    <w:rsid w:val="006477A7"/>
    <w:rsid w:val="006479BF"/>
    <w:rsid w:val="00647C88"/>
    <w:rsid w:val="00647CB3"/>
    <w:rsid w:val="00647E60"/>
    <w:rsid w:val="00650150"/>
    <w:rsid w:val="00650281"/>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A5"/>
    <w:rsid w:val="006554F9"/>
    <w:rsid w:val="00655780"/>
    <w:rsid w:val="0065594D"/>
    <w:rsid w:val="006561FF"/>
    <w:rsid w:val="00656D6F"/>
    <w:rsid w:val="00657005"/>
    <w:rsid w:val="006572FB"/>
    <w:rsid w:val="006578D9"/>
    <w:rsid w:val="00657F67"/>
    <w:rsid w:val="006605DC"/>
    <w:rsid w:val="0066146F"/>
    <w:rsid w:val="00661519"/>
    <w:rsid w:val="00661636"/>
    <w:rsid w:val="00661C4E"/>
    <w:rsid w:val="00661CC2"/>
    <w:rsid w:val="00661E63"/>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5E9"/>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1EA5"/>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2FC"/>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3E1"/>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1C4"/>
    <w:rsid w:val="006A15F5"/>
    <w:rsid w:val="006A17F8"/>
    <w:rsid w:val="006A18DD"/>
    <w:rsid w:val="006A20BD"/>
    <w:rsid w:val="006A2312"/>
    <w:rsid w:val="006A2347"/>
    <w:rsid w:val="006A23E1"/>
    <w:rsid w:val="006A24B3"/>
    <w:rsid w:val="006A2723"/>
    <w:rsid w:val="006A2AEE"/>
    <w:rsid w:val="006A2BF5"/>
    <w:rsid w:val="006A2D0E"/>
    <w:rsid w:val="006A2E66"/>
    <w:rsid w:val="006A2F1D"/>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6FAB"/>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C83"/>
    <w:rsid w:val="006B6C95"/>
    <w:rsid w:val="006B725C"/>
    <w:rsid w:val="006B764A"/>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6A7"/>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A1D"/>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281"/>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738"/>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B3"/>
    <w:rsid w:val="00721E1D"/>
    <w:rsid w:val="00722260"/>
    <w:rsid w:val="00722269"/>
    <w:rsid w:val="007222DD"/>
    <w:rsid w:val="007222E7"/>
    <w:rsid w:val="00722933"/>
    <w:rsid w:val="007229BA"/>
    <w:rsid w:val="00722B61"/>
    <w:rsid w:val="00722B72"/>
    <w:rsid w:val="00722BD3"/>
    <w:rsid w:val="00723099"/>
    <w:rsid w:val="007233B6"/>
    <w:rsid w:val="0072350B"/>
    <w:rsid w:val="007238F1"/>
    <w:rsid w:val="00723E87"/>
    <w:rsid w:val="007242AE"/>
    <w:rsid w:val="00724426"/>
    <w:rsid w:val="00724437"/>
    <w:rsid w:val="007244BA"/>
    <w:rsid w:val="007245F9"/>
    <w:rsid w:val="0072461A"/>
    <w:rsid w:val="00724C2A"/>
    <w:rsid w:val="0072504C"/>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4B45"/>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0C67"/>
    <w:rsid w:val="0074108B"/>
    <w:rsid w:val="00741434"/>
    <w:rsid w:val="007415B6"/>
    <w:rsid w:val="00741A56"/>
    <w:rsid w:val="00741A6E"/>
    <w:rsid w:val="00741E0C"/>
    <w:rsid w:val="007420C9"/>
    <w:rsid w:val="007422C2"/>
    <w:rsid w:val="00742354"/>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066"/>
    <w:rsid w:val="0074544C"/>
    <w:rsid w:val="0074576E"/>
    <w:rsid w:val="007458E7"/>
    <w:rsid w:val="00745CF2"/>
    <w:rsid w:val="00745EBB"/>
    <w:rsid w:val="0074602C"/>
    <w:rsid w:val="00746167"/>
    <w:rsid w:val="00746199"/>
    <w:rsid w:val="007461BD"/>
    <w:rsid w:val="00746B2B"/>
    <w:rsid w:val="007470D7"/>
    <w:rsid w:val="00747446"/>
    <w:rsid w:val="007477F7"/>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5AE"/>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3E6"/>
    <w:rsid w:val="007624A2"/>
    <w:rsid w:val="00762531"/>
    <w:rsid w:val="007628D1"/>
    <w:rsid w:val="007628F2"/>
    <w:rsid w:val="00762924"/>
    <w:rsid w:val="0076295C"/>
    <w:rsid w:val="00762A95"/>
    <w:rsid w:val="00762FA7"/>
    <w:rsid w:val="00762FF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674"/>
    <w:rsid w:val="00765832"/>
    <w:rsid w:val="00765A2E"/>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EBB"/>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BFF"/>
    <w:rsid w:val="007A2C11"/>
    <w:rsid w:val="007A2D56"/>
    <w:rsid w:val="007A3000"/>
    <w:rsid w:val="007A3108"/>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3F7"/>
    <w:rsid w:val="007B448A"/>
    <w:rsid w:val="007B44DC"/>
    <w:rsid w:val="007B4543"/>
    <w:rsid w:val="007B4937"/>
    <w:rsid w:val="007B4D3D"/>
    <w:rsid w:val="007B4E40"/>
    <w:rsid w:val="007B54CA"/>
    <w:rsid w:val="007B550D"/>
    <w:rsid w:val="007B5A66"/>
    <w:rsid w:val="007B5DD1"/>
    <w:rsid w:val="007B627F"/>
    <w:rsid w:val="007B630D"/>
    <w:rsid w:val="007B753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C22"/>
    <w:rsid w:val="007C3C42"/>
    <w:rsid w:val="007C3C91"/>
    <w:rsid w:val="007C3D88"/>
    <w:rsid w:val="007C3EB7"/>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B64"/>
    <w:rsid w:val="007E2B9D"/>
    <w:rsid w:val="007E2BF0"/>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A41"/>
    <w:rsid w:val="007F4BF8"/>
    <w:rsid w:val="007F54CD"/>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9C5"/>
    <w:rsid w:val="00801DF5"/>
    <w:rsid w:val="00802252"/>
    <w:rsid w:val="00802410"/>
    <w:rsid w:val="00802491"/>
    <w:rsid w:val="0080270F"/>
    <w:rsid w:val="00802AED"/>
    <w:rsid w:val="00802FDA"/>
    <w:rsid w:val="00803160"/>
    <w:rsid w:val="008036F8"/>
    <w:rsid w:val="0080397E"/>
    <w:rsid w:val="00803DDF"/>
    <w:rsid w:val="00803E2E"/>
    <w:rsid w:val="00803FD6"/>
    <w:rsid w:val="00804119"/>
    <w:rsid w:val="008041E1"/>
    <w:rsid w:val="0080461B"/>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1A7"/>
    <w:rsid w:val="00821300"/>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E3D"/>
    <w:rsid w:val="00823F61"/>
    <w:rsid w:val="00824310"/>
    <w:rsid w:val="0082449E"/>
    <w:rsid w:val="0082454D"/>
    <w:rsid w:val="008247A4"/>
    <w:rsid w:val="008249FF"/>
    <w:rsid w:val="008251EC"/>
    <w:rsid w:val="0082531E"/>
    <w:rsid w:val="00825511"/>
    <w:rsid w:val="00825693"/>
    <w:rsid w:val="00825CFC"/>
    <w:rsid w:val="00825EEF"/>
    <w:rsid w:val="00826092"/>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0C4D"/>
    <w:rsid w:val="0083179C"/>
    <w:rsid w:val="008317BB"/>
    <w:rsid w:val="00831F85"/>
    <w:rsid w:val="00832142"/>
    <w:rsid w:val="00832C18"/>
    <w:rsid w:val="00832CAF"/>
    <w:rsid w:val="0083311A"/>
    <w:rsid w:val="0083333C"/>
    <w:rsid w:val="00833AE8"/>
    <w:rsid w:val="00833D13"/>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7A6"/>
    <w:rsid w:val="00837C21"/>
    <w:rsid w:val="00837D53"/>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0A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69"/>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4C"/>
    <w:rsid w:val="00865DE1"/>
    <w:rsid w:val="00866313"/>
    <w:rsid w:val="00866BFD"/>
    <w:rsid w:val="00866FEA"/>
    <w:rsid w:val="00867255"/>
    <w:rsid w:val="00867447"/>
    <w:rsid w:val="008675E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1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E55"/>
    <w:rsid w:val="00881F28"/>
    <w:rsid w:val="008829DC"/>
    <w:rsid w:val="00882BB1"/>
    <w:rsid w:val="00883004"/>
    <w:rsid w:val="00883179"/>
    <w:rsid w:val="008836B4"/>
    <w:rsid w:val="00883E3D"/>
    <w:rsid w:val="00883ED6"/>
    <w:rsid w:val="00883FB8"/>
    <w:rsid w:val="00884255"/>
    <w:rsid w:val="0088425B"/>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614"/>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61A5"/>
    <w:rsid w:val="008964E2"/>
    <w:rsid w:val="0089699C"/>
    <w:rsid w:val="00896CD7"/>
    <w:rsid w:val="00896D10"/>
    <w:rsid w:val="00896D1A"/>
    <w:rsid w:val="00896DF5"/>
    <w:rsid w:val="00896E1E"/>
    <w:rsid w:val="00896FD8"/>
    <w:rsid w:val="00897082"/>
    <w:rsid w:val="008970F6"/>
    <w:rsid w:val="008972CB"/>
    <w:rsid w:val="008975C4"/>
    <w:rsid w:val="00897E2D"/>
    <w:rsid w:val="00897EAE"/>
    <w:rsid w:val="00897ECA"/>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FC5"/>
    <w:rsid w:val="008A415C"/>
    <w:rsid w:val="008A42D8"/>
    <w:rsid w:val="008A457F"/>
    <w:rsid w:val="008A4AC2"/>
    <w:rsid w:val="008A4DAC"/>
    <w:rsid w:val="008A4E04"/>
    <w:rsid w:val="008A53C3"/>
    <w:rsid w:val="008A59E9"/>
    <w:rsid w:val="008A5A58"/>
    <w:rsid w:val="008A62D3"/>
    <w:rsid w:val="008A631F"/>
    <w:rsid w:val="008A6441"/>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3C84"/>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9DD"/>
    <w:rsid w:val="008D5A3E"/>
    <w:rsid w:val="008D5C80"/>
    <w:rsid w:val="008D5FCD"/>
    <w:rsid w:val="008D6255"/>
    <w:rsid w:val="008D6479"/>
    <w:rsid w:val="008D65B3"/>
    <w:rsid w:val="008D6733"/>
    <w:rsid w:val="008D6BDB"/>
    <w:rsid w:val="008D6E17"/>
    <w:rsid w:val="008D6E70"/>
    <w:rsid w:val="008D6F90"/>
    <w:rsid w:val="008D7375"/>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61CF"/>
    <w:rsid w:val="008E624A"/>
    <w:rsid w:val="008E6788"/>
    <w:rsid w:val="008E7084"/>
    <w:rsid w:val="008E72F4"/>
    <w:rsid w:val="008E743E"/>
    <w:rsid w:val="008E7684"/>
    <w:rsid w:val="008E76C6"/>
    <w:rsid w:val="008E7DB3"/>
    <w:rsid w:val="008E7EDA"/>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59"/>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FD5"/>
    <w:rsid w:val="0090223C"/>
    <w:rsid w:val="009022BC"/>
    <w:rsid w:val="0090255A"/>
    <w:rsid w:val="00902686"/>
    <w:rsid w:val="00902734"/>
    <w:rsid w:val="00902F0C"/>
    <w:rsid w:val="00903281"/>
    <w:rsid w:val="00903486"/>
    <w:rsid w:val="009036BA"/>
    <w:rsid w:val="00903777"/>
    <w:rsid w:val="009037FE"/>
    <w:rsid w:val="00903A19"/>
    <w:rsid w:val="00903CBC"/>
    <w:rsid w:val="00903D88"/>
    <w:rsid w:val="00903F0F"/>
    <w:rsid w:val="00903F59"/>
    <w:rsid w:val="0090421A"/>
    <w:rsid w:val="009045C7"/>
    <w:rsid w:val="0090480E"/>
    <w:rsid w:val="00904850"/>
    <w:rsid w:val="00904A62"/>
    <w:rsid w:val="00904B6D"/>
    <w:rsid w:val="00904D35"/>
    <w:rsid w:val="00904D3D"/>
    <w:rsid w:val="00904E71"/>
    <w:rsid w:val="0090505B"/>
    <w:rsid w:val="00905423"/>
    <w:rsid w:val="00905680"/>
    <w:rsid w:val="00905A06"/>
    <w:rsid w:val="00905C15"/>
    <w:rsid w:val="00905F49"/>
    <w:rsid w:val="00906100"/>
    <w:rsid w:val="009064F9"/>
    <w:rsid w:val="009067B8"/>
    <w:rsid w:val="00906EED"/>
    <w:rsid w:val="00907071"/>
    <w:rsid w:val="0090715C"/>
    <w:rsid w:val="009076AC"/>
    <w:rsid w:val="0090772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F6D"/>
    <w:rsid w:val="00913329"/>
    <w:rsid w:val="00913AF7"/>
    <w:rsid w:val="00913B67"/>
    <w:rsid w:val="00913B94"/>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610F"/>
    <w:rsid w:val="009161BA"/>
    <w:rsid w:val="00916A23"/>
    <w:rsid w:val="00917090"/>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B25"/>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905"/>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B1C"/>
    <w:rsid w:val="00946C4B"/>
    <w:rsid w:val="009478ED"/>
    <w:rsid w:val="009479E5"/>
    <w:rsid w:val="00947D66"/>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8B5"/>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C8E"/>
    <w:rsid w:val="0098511E"/>
    <w:rsid w:val="00985133"/>
    <w:rsid w:val="0098541D"/>
    <w:rsid w:val="00985BA2"/>
    <w:rsid w:val="00985CA4"/>
    <w:rsid w:val="00986217"/>
    <w:rsid w:val="0098648C"/>
    <w:rsid w:val="0098678F"/>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C1F"/>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A6E"/>
    <w:rsid w:val="009C4B76"/>
    <w:rsid w:val="009C520B"/>
    <w:rsid w:val="009C5785"/>
    <w:rsid w:val="009C5874"/>
    <w:rsid w:val="009C5AD8"/>
    <w:rsid w:val="009C610E"/>
    <w:rsid w:val="009C615F"/>
    <w:rsid w:val="009C63C8"/>
    <w:rsid w:val="009C6768"/>
    <w:rsid w:val="009C6894"/>
    <w:rsid w:val="009C6B3B"/>
    <w:rsid w:val="009C6B7B"/>
    <w:rsid w:val="009C6C41"/>
    <w:rsid w:val="009C6E93"/>
    <w:rsid w:val="009C73C4"/>
    <w:rsid w:val="009C788C"/>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6EE"/>
    <w:rsid w:val="009D67D5"/>
    <w:rsid w:val="009D6BF6"/>
    <w:rsid w:val="009D6D66"/>
    <w:rsid w:val="009D6EEF"/>
    <w:rsid w:val="009D6F4D"/>
    <w:rsid w:val="009D6FD4"/>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7EF"/>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5CE"/>
    <w:rsid w:val="009F2A94"/>
    <w:rsid w:val="009F2AAF"/>
    <w:rsid w:val="009F2E7E"/>
    <w:rsid w:val="009F3858"/>
    <w:rsid w:val="009F3A4B"/>
    <w:rsid w:val="009F3D4B"/>
    <w:rsid w:val="009F4196"/>
    <w:rsid w:val="009F41E1"/>
    <w:rsid w:val="009F431B"/>
    <w:rsid w:val="009F4375"/>
    <w:rsid w:val="009F483A"/>
    <w:rsid w:val="009F4C38"/>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5F1"/>
    <w:rsid w:val="00A106FE"/>
    <w:rsid w:val="00A107B6"/>
    <w:rsid w:val="00A10B48"/>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3F4"/>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40"/>
    <w:rsid w:val="00A41C5C"/>
    <w:rsid w:val="00A41EF0"/>
    <w:rsid w:val="00A421EA"/>
    <w:rsid w:val="00A422A2"/>
    <w:rsid w:val="00A42659"/>
    <w:rsid w:val="00A4276E"/>
    <w:rsid w:val="00A42AE5"/>
    <w:rsid w:val="00A42B87"/>
    <w:rsid w:val="00A42F7C"/>
    <w:rsid w:val="00A4339C"/>
    <w:rsid w:val="00A435CA"/>
    <w:rsid w:val="00A43648"/>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997"/>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32B"/>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61"/>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77B"/>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A91"/>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BDF"/>
    <w:rsid w:val="00A87F4E"/>
    <w:rsid w:val="00A90034"/>
    <w:rsid w:val="00A90134"/>
    <w:rsid w:val="00A901A2"/>
    <w:rsid w:val="00A901CB"/>
    <w:rsid w:val="00A90291"/>
    <w:rsid w:val="00A905F1"/>
    <w:rsid w:val="00A90A61"/>
    <w:rsid w:val="00A90E27"/>
    <w:rsid w:val="00A91218"/>
    <w:rsid w:val="00A91469"/>
    <w:rsid w:val="00A9164F"/>
    <w:rsid w:val="00A91F3E"/>
    <w:rsid w:val="00A921D7"/>
    <w:rsid w:val="00A92290"/>
    <w:rsid w:val="00A92457"/>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0E7D"/>
    <w:rsid w:val="00AC1281"/>
    <w:rsid w:val="00AC1409"/>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896"/>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CF"/>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6C78"/>
    <w:rsid w:val="00AF7363"/>
    <w:rsid w:val="00AF736C"/>
    <w:rsid w:val="00AF738A"/>
    <w:rsid w:val="00AF7C74"/>
    <w:rsid w:val="00AF7F09"/>
    <w:rsid w:val="00AF7F0E"/>
    <w:rsid w:val="00AF7FB7"/>
    <w:rsid w:val="00B00051"/>
    <w:rsid w:val="00B00292"/>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A8C"/>
    <w:rsid w:val="00B11E29"/>
    <w:rsid w:val="00B12044"/>
    <w:rsid w:val="00B12603"/>
    <w:rsid w:val="00B12A8C"/>
    <w:rsid w:val="00B12D83"/>
    <w:rsid w:val="00B13003"/>
    <w:rsid w:val="00B137BE"/>
    <w:rsid w:val="00B13829"/>
    <w:rsid w:val="00B13C4A"/>
    <w:rsid w:val="00B13F1F"/>
    <w:rsid w:val="00B14251"/>
    <w:rsid w:val="00B147CC"/>
    <w:rsid w:val="00B15141"/>
    <w:rsid w:val="00B151C6"/>
    <w:rsid w:val="00B1579F"/>
    <w:rsid w:val="00B15C76"/>
    <w:rsid w:val="00B16154"/>
    <w:rsid w:val="00B16627"/>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531"/>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C29"/>
    <w:rsid w:val="00B43D4D"/>
    <w:rsid w:val="00B440CF"/>
    <w:rsid w:val="00B4418B"/>
    <w:rsid w:val="00B443C5"/>
    <w:rsid w:val="00B4485B"/>
    <w:rsid w:val="00B453AD"/>
    <w:rsid w:val="00B453EC"/>
    <w:rsid w:val="00B45A61"/>
    <w:rsid w:val="00B45AC0"/>
    <w:rsid w:val="00B46501"/>
    <w:rsid w:val="00B46D6D"/>
    <w:rsid w:val="00B47784"/>
    <w:rsid w:val="00B4783F"/>
    <w:rsid w:val="00B47855"/>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3CE"/>
    <w:rsid w:val="00B664EC"/>
    <w:rsid w:val="00B66801"/>
    <w:rsid w:val="00B668B4"/>
    <w:rsid w:val="00B66C61"/>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4B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D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74"/>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286"/>
    <w:rsid w:val="00BB13D5"/>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4BA3"/>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6BF"/>
    <w:rsid w:val="00BC1B4B"/>
    <w:rsid w:val="00BC201A"/>
    <w:rsid w:val="00BC201E"/>
    <w:rsid w:val="00BC2BC7"/>
    <w:rsid w:val="00BC2ED9"/>
    <w:rsid w:val="00BC2F45"/>
    <w:rsid w:val="00BC344E"/>
    <w:rsid w:val="00BC38B8"/>
    <w:rsid w:val="00BC3CF8"/>
    <w:rsid w:val="00BC434D"/>
    <w:rsid w:val="00BC4699"/>
    <w:rsid w:val="00BC4B9C"/>
    <w:rsid w:val="00BC5181"/>
    <w:rsid w:val="00BC56C1"/>
    <w:rsid w:val="00BC59BE"/>
    <w:rsid w:val="00BC5CE2"/>
    <w:rsid w:val="00BC642E"/>
    <w:rsid w:val="00BC6742"/>
    <w:rsid w:val="00BC6D86"/>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7A5"/>
    <w:rsid w:val="00BE5813"/>
    <w:rsid w:val="00BE5C18"/>
    <w:rsid w:val="00BE5C76"/>
    <w:rsid w:val="00BE5C7E"/>
    <w:rsid w:val="00BE5CD9"/>
    <w:rsid w:val="00BE5FE6"/>
    <w:rsid w:val="00BE65B3"/>
    <w:rsid w:val="00BE68B9"/>
    <w:rsid w:val="00BE7265"/>
    <w:rsid w:val="00BE7543"/>
    <w:rsid w:val="00BE7603"/>
    <w:rsid w:val="00BE7B27"/>
    <w:rsid w:val="00BE7F36"/>
    <w:rsid w:val="00BF02CC"/>
    <w:rsid w:val="00BF02E6"/>
    <w:rsid w:val="00BF0A66"/>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7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722"/>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B8B"/>
    <w:rsid w:val="00C03C30"/>
    <w:rsid w:val="00C03FF8"/>
    <w:rsid w:val="00C04339"/>
    <w:rsid w:val="00C04513"/>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5A3"/>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A4"/>
    <w:rsid w:val="00C20DD5"/>
    <w:rsid w:val="00C20F2A"/>
    <w:rsid w:val="00C2146E"/>
    <w:rsid w:val="00C2199F"/>
    <w:rsid w:val="00C21FE3"/>
    <w:rsid w:val="00C226CE"/>
    <w:rsid w:val="00C22BC2"/>
    <w:rsid w:val="00C22F9A"/>
    <w:rsid w:val="00C232DD"/>
    <w:rsid w:val="00C23452"/>
    <w:rsid w:val="00C2349F"/>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4A0"/>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A20"/>
    <w:rsid w:val="00C40A36"/>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3C5"/>
    <w:rsid w:val="00C51696"/>
    <w:rsid w:val="00C5193F"/>
    <w:rsid w:val="00C51A18"/>
    <w:rsid w:val="00C51D11"/>
    <w:rsid w:val="00C51D30"/>
    <w:rsid w:val="00C51DFE"/>
    <w:rsid w:val="00C51F21"/>
    <w:rsid w:val="00C521CD"/>
    <w:rsid w:val="00C5257E"/>
    <w:rsid w:val="00C52FD1"/>
    <w:rsid w:val="00C531B4"/>
    <w:rsid w:val="00C53218"/>
    <w:rsid w:val="00C532EB"/>
    <w:rsid w:val="00C532F9"/>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98D"/>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740"/>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77DF8"/>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E7C"/>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87FFC"/>
    <w:rsid w:val="00C901A9"/>
    <w:rsid w:val="00C902E3"/>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E8A"/>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6FA2"/>
    <w:rsid w:val="00CA7239"/>
    <w:rsid w:val="00CA7E66"/>
    <w:rsid w:val="00CA7F8A"/>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5CC2"/>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0F7A"/>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44E"/>
    <w:rsid w:val="00CE176B"/>
    <w:rsid w:val="00CE19F2"/>
    <w:rsid w:val="00CE1F16"/>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E7FDA"/>
    <w:rsid w:val="00CF0131"/>
    <w:rsid w:val="00CF02AC"/>
    <w:rsid w:val="00CF0359"/>
    <w:rsid w:val="00CF057C"/>
    <w:rsid w:val="00CF06E6"/>
    <w:rsid w:val="00CF09E3"/>
    <w:rsid w:val="00CF0EFD"/>
    <w:rsid w:val="00CF18AB"/>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B22"/>
    <w:rsid w:val="00D00EFB"/>
    <w:rsid w:val="00D00FCA"/>
    <w:rsid w:val="00D01752"/>
    <w:rsid w:val="00D017EE"/>
    <w:rsid w:val="00D01C73"/>
    <w:rsid w:val="00D01DC5"/>
    <w:rsid w:val="00D02369"/>
    <w:rsid w:val="00D02683"/>
    <w:rsid w:val="00D029CE"/>
    <w:rsid w:val="00D02AFC"/>
    <w:rsid w:val="00D02C36"/>
    <w:rsid w:val="00D02E17"/>
    <w:rsid w:val="00D02F2F"/>
    <w:rsid w:val="00D0308E"/>
    <w:rsid w:val="00D0321D"/>
    <w:rsid w:val="00D03D1F"/>
    <w:rsid w:val="00D0403C"/>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19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40E"/>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0DE"/>
    <w:rsid w:val="00D432AD"/>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B28"/>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6CB"/>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4F2"/>
    <w:rsid w:val="00D67551"/>
    <w:rsid w:val="00D67873"/>
    <w:rsid w:val="00D67888"/>
    <w:rsid w:val="00D67EFD"/>
    <w:rsid w:val="00D7010A"/>
    <w:rsid w:val="00D7040B"/>
    <w:rsid w:val="00D7066F"/>
    <w:rsid w:val="00D70859"/>
    <w:rsid w:val="00D70A16"/>
    <w:rsid w:val="00D70B5B"/>
    <w:rsid w:val="00D70F5E"/>
    <w:rsid w:val="00D70F6A"/>
    <w:rsid w:val="00D70F87"/>
    <w:rsid w:val="00D710E9"/>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4CF"/>
    <w:rsid w:val="00D755A0"/>
    <w:rsid w:val="00D75843"/>
    <w:rsid w:val="00D758A1"/>
    <w:rsid w:val="00D75B89"/>
    <w:rsid w:val="00D75E85"/>
    <w:rsid w:val="00D75F68"/>
    <w:rsid w:val="00D7643F"/>
    <w:rsid w:val="00D768AF"/>
    <w:rsid w:val="00D769F0"/>
    <w:rsid w:val="00D76CDF"/>
    <w:rsid w:val="00D76E0D"/>
    <w:rsid w:val="00D76E83"/>
    <w:rsid w:val="00D771C9"/>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87DD7"/>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B93"/>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59"/>
    <w:rsid w:val="00DB1F98"/>
    <w:rsid w:val="00DB2557"/>
    <w:rsid w:val="00DB266F"/>
    <w:rsid w:val="00DB27E1"/>
    <w:rsid w:val="00DB2CDC"/>
    <w:rsid w:val="00DB2CF9"/>
    <w:rsid w:val="00DB2F94"/>
    <w:rsid w:val="00DB2FDC"/>
    <w:rsid w:val="00DB322E"/>
    <w:rsid w:val="00DB3336"/>
    <w:rsid w:val="00DB35C7"/>
    <w:rsid w:val="00DB3719"/>
    <w:rsid w:val="00DB39DE"/>
    <w:rsid w:val="00DB3ADA"/>
    <w:rsid w:val="00DB3D0B"/>
    <w:rsid w:val="00DB3D52"/>
    <w:rsid w:val="00DB40AD"/>
    <w:rsid w:val="00DB42C3"/>
    <w:rsid w:val="00DB4322"/>
    <w:rsid w:val="00DB452C"/>
    <w:rsid w:val="00DB4746"/>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18"/>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C27"/>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40F"/>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73C"/>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45F"/>
    <w:rsid w:val="00DE752E"/>
    <w:rsid w:val="00DE763A"/>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2BBE"/>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748"/>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ED2"/>
    <w:rsid w:val="00E16251"/>
    <w:rsid w:val="00E164E8"/>
    <w:rsid w:val="00E1654E"/>
    <w:rsid w:val="00E16733"/>
    <w:rsid w:val="00E167D4"/>
    <w:rsid w:val="00E16881"/>
    <w:rsid w:val="00E168E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85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6DDD"/>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16"/>
    <w:rsid w:val="00E46CC9"/>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4EA"/>
    <w:rsid w:val="00E5350D"/>
    <w:rsid w:val="00E5378E"/>
    <w:rsid w:val="00E538E0"/>
    <w:rsid w:val="00E5423F"/>
    <w:rsid w:val="00E547DF"/>
    <w:rsid w:val="00E54D33"/>
    <w:rsid w:val="00E55133"/>
    <w:rsid w:val="00E553B6"/>
    <w:rsid w:val="00E55809"/>
    <w:rsid w:val="00E55D6F"/>
    <w:rsid w:val="00E55E4D"/>
    <w:rsid w:val="00E55FE2"/>
    <w:rsid w:val="00E56181"/>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098"/>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485"/>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7CE"/>
    <w:rsid w:val="00E97A12"/>
    <w:rsid w:val="00EA0281"/>
    <w:rsid w:val="00EA0BD3"/>
    <w:rsid w:val="00EA0BD4"/>
    <w:rsid w:val="00EA0BFA"/>
    <w:rsid w:val="00EA0E05"/>
    <w:rsid w:val="00EA0E10"/>
    <w:rsid w:val="00EA141D"/>
    <w:rsid w:val="00EA1B4A"/>
    <w:rsid w:val="00EA1C37"/>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0D27"/>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CF9"/>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53"/>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762"/>
    <w:rsid w:val="00EE08BC"/>
    <w:rsid w:val="00EE0935"/>
    <w:rsid w:val="00EE09EA"/>
    <w:rsid w:val="00EE0A49"/>
    <w:rsid w:val="00EE138E"/>
    <w:rsid w:val="00EE15CA"/>
    <w:rsid w:val="00EE18BB"/>
    <w:rsid w:val="00EE1938"/>
    <w:rsid w:val="00EE198B"/>
    <w:rsid w:val="00EE1993"/>
    <w:rsid w:val="00EE1CDA"/>
    <w:rsid w:val="00EE21E8"/>
    <w:rsid w:val="00EE2235"/>
    <w:rsid w:val="00EE24B7"/>
    <w:rsid w:val="00EE282F"/>
    <w:rsid w:val="00EE286B"/>
    <w:rsid w:val="00EE2AAB"/>
    <w:rsid w:val="00EE2B13"/>
    <w:rsid w:val="00EE2DE2"/>
    <w:rsid w:val="00EE3162"/>
    <w:rsid w:val="00EE3196"/>
    <w:rsid w:val="00EE3203"/>
    <w:rsid w:val="00EE3318"/>
    <w:rsid w:val="00EE33A6"/>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7BC"/>
    <w:rsid w:val="00EF07E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AB8"/>
    <w:rsid w:val="00F01D96"/>
    <w:rsid w:val="00F021B1"/>
    <w:rsid w:val="00F023A1"/>
    <w:rsid w:val="00F02504"/>
    <w:rsid w:val="00F026AE"/>
    <w:rsid w:val="00F027FF"/>
    <w:rsid w:val="00F02A76"/>
    <w:rsid w:val="00F02B5B"/>
    <w:rsid w:val="00F02F5D"/>
    <w:rsid w:val="00F0301D"/>
    <w:rsid w:val="00F032DF"/>
    <w:rsid w:val="00F033F4"/>
    <w:rsid w:val="00F0372A"/>
    <w:rsid w:val="00F037EF"/>
    <w:rsid w:val="00F0388F"/>
    <w:rsid w:val="00F03891"/>
    <w:rsid w:val="00F046FD"/>
    <w:rsid w:val="00F0497A"/>
    <w:rsid w:val="00F04D51"/>
    <w:rsid w:val="00F05EED"/>
    <w:rsid w:val="00F0644A"/>
    <w:rsid w:val="00F06EDD"/>
    <w:rsid w:val="00F06F02"/>
    <w:rsid w:val="00F07803"/>
    <w:rsid w:val="00F07A95"/>
    <w:rsid w:val="00F101FA"/>
    <w:rsid w:val="00F10437"/>
    <w:rsid w:val="00F10465"/>
    <w:rsid w:val="00F10864"/>
    <w:rsid w:val="00F1088D"/>
    <w:rsid w:val="00F108E6"/>
    <w:rsid w:val="00F10E93"/>
    <w:rsid w:val="00F11475"/>
    <w:rsid w:val="00F1158D"/>
    <w:rsid w:val="00F1165E"/>
    <w:rsid w:val="00F11CF5"/>
    <w:rsid w:val="00F1224A"/>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A2F"/>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5E6"/>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50F"/>
    <w:rsid w:val="00F41C5E"/>
    <w:rsid w:val="00F41D1F"/>
    <w:rsid w:val="00F42910"/>
    <w:rsid w:val="00F42C2B"/>
    <w:rsid w:val="00F435BA"/>
    <w:rsid w:val="00F441F0"/>
    <w:rsid w:val="00F442A4"/>
    <w:rsid w:val="00F44833"/>
    <w:rsid w:val="00F456BE"/>
    <w:rsid w:val="00F45B82"/>
    <w:rsid w:val="00F46694"/>
    <w:rsid w:val="00F467B0"/>
    <w:rsid w:val="00F467F4"/>
    <w:rsid w:val="00F4683A"/>
    <w:rsid w:val="00F46DA6"/>
    <w:rsid w:val="00F46E40"/>
    <w:rsid w:val="00F46E58"/>
    <w:rsid w:val="00F46F8B"/>
    <w:rsid w:val="00F47132"/>
    <w:rsid w:val="00F4728D"/>
    <w:rsid w:val="00F47728"/>
    <w:rsid w:val="00F47AF4"/>
    <w:rsid w:val="00F47AFE"/>
    <w:rsid w:val="00F47CBA"/>
    <w:rsid w:val="00F47CF5"/>
    <w:rsid w:val="00F50020"/>
    <w:rsid w:val="00F50671"/>
    <w:rsid w:val="00F50849"/>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E8F"/>
    <w:rsid w:val="00F57F3E"/>
    <w:rsid w:val="00F60056"/>
    <w:rsid w:val="00F6021A"/>
    <w:rsid w:val="00F6021F"/>
    <w:rsid w:val="00F60845"/>
    <w:rsid w:val="00F61158"/>
    <w:rsid w:val="00F613D9"/>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F43"/>
    <w:rsid w:val="00F74664"/>
    <w:rsid w:val="00F74791"/>
    <w:rsid w:val="00F747FD"/>
    <w:rsid w:val="00F748C9"/>
    <w:rsid w:val="00F74A7A"/>
    <w:rsid w:val="00F74B5E"/>
    <w:rsid w:val="00F74BD4"/>
    <w:rsid w:val="00F75C0B"/>
    <w:rsid w:val="00F75EE9"/>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92"/>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4A73"/>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3A0"/>
    <w:rsid w:val="00FA17D6"/>
    <w:rsid w:val="00FA1B1E"/>
    <w:rsid w:val="00FA1CBF"/>
    <w:rsid w:val="00FA1D8F"/>
    <w:rsid w:val="00FA1D91"/>
    <w:rsid w:val="00FA1E20"/>
    <w:rsid w:val="00FA1EB0"/>
    <w:rsid w:val="00FA2002"/>
    <w:rsid w:val="00FA236F"/>
    <w:rsid w:val="00FA2526"/>
    <w:rsid w:val="00FA2663"/>
    <w:rsid w:val="00FA2AB0"/>
    <w:rsid w:val="00FA3047"/>
    <w:rsid w:val="00FA3353"/>
    <w:rsid w:val="00FA3376"/>
    <w:rsid w:val="00FA33A2"/>
    <w:rsid w:val="00FA3871"/>
    <w:rsid w:val="00FA3C84"/>
    <w:rsid w:val="00FA4131"/>
    <w:rsid w:val="00FA4B6F"/>
    <w:rsid w:val="00FA4EDE"/>
    <w:rsid w:val="00FA50E8"/>
    <w:rsid w:val="00FA526F"/>
    <w:rsid w:val="00FA53C1"/>
    <w:rsid w:val="00FA547B"/>
    <w:rsid w:val="00FA5527"/>
    <w:rsid w:val="00FA558C"/>
    <w:rsid w:val="00FA5710"/>
    <w:rsid w:val="00FA5871"/>
    <w:rsid w:val="00FA589E"/>
    <w:rsid w:val="00FA5909"/>
    <w:rsid w:val="00FA5A96"/>
    <w:rsid w:val="00FA5AD0"/>
    <w:rsid w:val="00FA60E4"/>
    <w:rsid w:val="00FA614D"/>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0FB"/>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55D"/>
    <w:rsid w:val="00FB67CA"/>
    <w:rsid w:val="00FB6F57"/>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926"/>
    <w:rsid w:val="00FD1ADF"/>
    <w:rsid w:val="00FD235B"/>
    <w:rsid w:val="00FD2804"/>
    <w:rsid w:val="00FD282A"/>
    <w:rsid w:val="00FD29F4"/>
    <w:rsid w:val="00FD2A71"/>
    <w:rsid w:val="00FD2D72"/>
    <w:rsid w:val="00FD3124"/>
    <w:rsid w:val="00FD3905"/>
    <w:rsid w:val="00FD3F13"/>
    <w:rsid w:val="00FD42F6"/>
    <w:rsid w:val="00FD44ED"/>
    <w:rsid w:val="00FD4CC0"/>
    <w:rsid w:val="00FD55E1"/>
    <w:rsid w:val="00FD577C"/>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E7D43"/>
    <w:rsid w:val="00FF0151"/>
    <w:rsid w:val="00FF01C5"/>
    <w:rsid w:val="00FF0224"/>
    <w:rsid w:val="00FF0289"/>
    <w:rsid w:val="00FF02D6"/>
    <w:rsid w:val="00FF0895"/>
    <w:rsid w:val="00FF0BBB"/>
    <w:rsid w:val="00FF10C9"/>
    <w:rsid w:val="00FF1382"/>
    <w:rsid w:val="00FF1455"/>
    <w:rsid w:val="00FF1600"/>
    <w:rsid w:val="00FF1716"/>
    <w:rsid w:val="00FF1920"/>
    <w:rsid w:val="00FF192C"/>
    <w:rsid w:val="00FF19A4"/>
    <w:rsid w:val="00FF1ACF"/>
    <w:rsid w:val="00FF1C8B"/>
    <w:rsid w:val="00FF22CF"/>
    <w:rsid w:val="00FF2348"/>
    <w:rsid w:val="00FF27BE"/>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Strong">
    <w:name w:val="Strong"/>
    <w:basedOn w:val="DefaultParagraphFont"/>
    <w:qFormat/>
    <w:rsid w:val="000D1835"/>
    <w:rPr>
      <w:b/>
      <w:bCs/>
    </w:rPr>
  </w:style>
  <w:style w:type="table" w:styleId="GridTable1Light">
    <w:name w:val="Grid Table 1 Light"/>
    <w:basedOn w:val="TableNormal"/>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65007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5109454">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9664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8291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13</Pages>
  <Words>2971</Words>
  <Characters>16941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50</cp:revision>
  <cp:lastPrinted>2014-11-07T05:38:00Z</cp:lastPrinted>
  <dcterms:created xsi:type="dcterms:W3CDTF">2022-11-05T01:30:00Z</dcterms:created>
  <dcterms:modified xsi:type="dcterms:W3CDTF">2022-11-05T02:10:00Z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